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133C2" w14:textId="77777777" w:rsidR="00E47755" w:rsidRDefault="00E47755" w:rsidP="0059398E">
      <w:pPr>
        <w:rPr>
          <w:rFonts w:eastAsia="Calibri"/>
        </w:rPr>
      </w:pPr>
    </w:p>
    <w:p w14:paraId="6F9B6ED0" w14:textId="65ECE8B1" w:rsidR="0059398E" w:rsidRDefault="0059398E" w:rsidP="0059398E">
      <w:pPr>
        <w:jc w:val="center"/>
        <w:rPr>
          <w:rFonts w:eastAsia="Calibri"/>
        </w:rPr>
      </w:pPr>
      <w:r>
        <w:rPr>
          <w:rFonts w:eastAsia="Calibri"/>
        </w:rPr>
        <w:t>OBRAZEC PRIJAVA KADRA</w:t>
      </w:r>
    </w:p>
    <w:p w14:paraId="722CF399" w14:textId="6764EF5F" w:rsidR="0059398E" w:rsidRDefault="0059398E" w:rsidP="0059398E">
      <w:pPr>
        <w:jc w:val="center"/>
        <w:rPr>
          <w:rFonts w:eastAsia="Calibri"/>
        </w:rPr>
      </w:pPr>
      <w:r>
        <w:rPr>
          <w:rFonts w:eastAsia="Calibri"/>
        </w:rPr>
        <w:t xml:space="preserve">v postopku javnega naročila z oznako </w:t>
      </w:r>
      <w:r w:rsidR="004E4AE3">
        <w:rPr>
          <w:rFonts w:eastAsia="Calibri"/>
        </w:rPr>
        <w:t>DODV-3</w:t>
      </w:r>
      <w:r w:rsidR="005E3FDF">
        <w:rPr>
          <w:rFonts w:eastAsia="Calibri"/>
        </w:rPr>
        <w:t>91</w:t>
      </w:r>
      <w:r w:rsidR="004E4AE3">
        <w:rPr>
          <w:rFonts w:eastAsia="Calibri"/>
        </w:rPr>
        <w:t>/2025</w:t>
      </w:r>
    </w:p>
    <w:p w14:paraId="4F458DCF" w14:textId="77777777" w:rsidR="0059398E" w:rsidRDefault="0059398E" w:rsidP="0059398E">
      <w:pPr>
        <w:rPr>
          <w:rFonts w:eastAsia="Calibri"/>
        </w:rPr>
      </w:pPr>
    </w:p>
    <w:p w14:paraId="053FF642" w14:textId="548FAA7F" w:rsidR="0059398E" w:rsidRPr="0059398E" w:rsidRDefault="0059398E" w:rsidP="0059398E">
      <w:pPr>
        <w:rPr>
          <w:rFonts w:eastAsia="Calibri"/>
          <w:b/>
          <w:bCs/>
        </w:rPr>
      </w:pPr>
      <w:r w:rsidRPr="0059398E">
        <w:rPr>
          <w:rFonts w:eastAsia="Calibri"/>
          <w:b/>
          <w:bCs/>
        </w:rPr>
        <w:t xml:space="preserve">IZPOLNJEVANJE POGOJEV IZ TOČKE 9.3 NAVODIL </w:t>
      </w:r>
      <w:r w:rsidR="004E4AE3">
        <w:rPr>
          <w:rFonts w:eastAsia="Calibri"/>
          <w:b/>
          <w:bCs/>
        </w:rPr>
        <w:t xml:space="preserve">PONUDNIKOM </w:t>
      </w:r>
      <w:r w:rsidRPr="0059398E">
        <w:rPr>
          <w:rFonts w:eastAsia="Calibri"/>
          <w:b/>
          <w:bCs/>
        </w:rPr>
        <w:t>ZA PRIPRAVO PONUDBE (v nadaljevanju: Navodila)</w:t>
      </w:r>
    </w:p>
    <w:p w14:paraId="01D70138" w14:textId="77777777" w:rsidR="0059398E" w:rsidRPr="0059398E" w:rsidRDefault="0059398E" w:rsidP="0059398E">
      <w:pPr>
        <w:rPr>
          <w:rFonts w:eastAsia="Calibri"/>
        </w:rPr>
      </w:pPr>
      <w:r w:rsidRPr="0059398E">
        <w:rPr>
          <w:rFonts w:eastAsia="Calibri"/>
        </w:rPr>
        <w:t xml:space="preserve">Ponudnik: </w:t>
      </w:r>
      <w:r w:rsidRPr="0059398E">
        <w:rPr>
          <w:rFonts w:eastAsia="Calibr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398E">
        <w:rPr>
          <w:rFonts w:eastAsia="Calibri"/>
        </w:rPr>
        <w:instrText xml:space="preserve"> FORMTEXT </w:instrText>
      </w:r>
      <w:r w:rsidRPr="0059398E">
        <w:rPr>
          <w:rFonts w:eastAsia="Calibri"/>
        </w:rPr>
      </w:r>
      <w:r w:rsidRPr="0059398E">
        <w:rPr>
          <w:rFonts w:eastAsia="Calibri"/>
        </w:rPr>
        <w:fldChar w:fldCharType="separate"/>
      </w:r>
      <w:r w:rsidRPr="0059398E">
        <w:rPr>
          <w:rFonts w:eastAsia="Calibri"/>
        </w:rPr>
        <w:t> </w:t>
      </w:r>
      <w:r w:rsidRPr="0059398E">
        <w:rPr>
          <w:rFonts w:eastAsia="Calibri"/>
        </w:rPr>
        <w:t> </w:t>
      </w:r>
      <w:r w:rsidRPr="0059398E">
        <w:rPr>
          <w:rFonts w:eastAsia="Calibri"/>
        </w:rPr>
        <w:t> </w:t>
      </w:r>
      <w:r w:rsidRPr="0059398E">
        <w:rPr>
          <w:rFonts w:eastAsia="Calibri"/>
        </w:rPr>
        <w:t> </w:t>
      </w:r>
      <w:r w:rsidRPr="0059398E">
        <w:rPr>
          <w:rFonts w:eastAsia="Calibri"/>
        </w:rPr>
        <w:t> </w:t>
      </w:r>
      <w:r w:rsidRPr="0059398E">
        <w:rPr>
          <w:rFonts w:eastAsia="Calibri"/>
        </w:rPr>
        <w:fldChar w:fldCharType="end"/>
      </w:r>
    </w:p>
    <w:p w14:paraId="30568082" w14:textId="77777777" w:rsidR="0059398E" w:rsidRPr="0059398E" w:rsidRDefault="0059398E" w:rsidP="0059398E">
      <w:pPr>
        <w:rPr>
          <w:rFonts w:eastAsia="Calibri"/>
          <w:iCs/>
        </w:rPr>
      </w:pPr>
    </w:p>
    <w:p w14:paraId="018CD9CB" w14:textId="77777777" w:rsidR="0059398E" w:rsidRPr="0059398E" w:rsidRDefault="0059398E" w:rsidP="0059398E">
      <w:pPr>
        <w:rPr>
          <w:rFonts w:eastAsia="Calibri"/>
          <w:iCs/>
        </w:rPr>
      </w:pPr>
      <w:r w:rsidRPr="0059398E">
        <w:rPr>
          <w:rFonts w:eastAsia="Calibri"/>
          <w:iCs/>
        </w:rPr>
        <w:t xml:space="preserve">Ponudnik v skladu s točko 9.3 Navodil vpiše zahtevane podatke za vsak prijavljen kader. </w:t>
      </w:r>
    </w:p>
    <w:p w14:paraId="138BEDB5" w14:textId="77777777" w:rsidR="0059398E" w:rsidRPr="0059398E" w:rsidRDefault="0059398E" w:rsidP="0059398E">
      <w:pPr>
        <w:rPr>
          <w:rFonts w:eastAsia="Calibri"/>
          <w:iCs/>
        </w:rPr>
      </w:pPr>
    </w:p>
    <w:p w14:paraId="7A2AEBA1" w14:textId="77777777" w:rsidR="0059398E" w:rsidRPr="0059398E" w:rsidRDefault="0059398E" w:rsidP="0059398E">
      <w:pPr>
        <w:rPr>
          <w:rFonts w:eastAsia="Calibri"/>
        </w:rPr>
      </w:pPr>
      <w:r w:rsidRPr="0059398E">
        <w:rPr>
          <w:rFonts w:eastAsia="Calibri"/>
        </w:rPr>
        <w:t>V vrstico z nazivom »Zaposlen pri« se vpiše podatek o tem, ali je kader zaposlen pri ponudniku ali sodeluje s ponudnikom na kakšni drugi pravni podlagi. V primeru, da ponudnik prijavi kadre, ki niso njegovi zaposleni, mora predložiti dokazila o sodelovanju, iz katerih je poimensko razvidno, da bo prijavljen kader sodeloval s ponudnikom pri izvajanju predmetnega naročila. To dokazilo je lahko pisni dogovor med ponudnikom in subjektom, avtorska pogodba, podjemna pogodba ali kakšna druga pravna podlaga.</w:t>
      </w:r>
    </w:p>
    <w:p w14:paraId="5B9E71A4" w14:textId="77777777" w:rsidR="0059398E" w:rsidRPr="0059398E" w:rsidRDefault="0059398E" w:rsidP="0059398E">
      <w:pPr>
        <w:rPr>
          <w:rFonts w:eastAsia="Calibri"/>
        </w:rPr>
      </w:pPr>
    </w:p>
    <w:p w14:paraId="687A8342" w14:textId="77777777" w:rsidR="0059398E" w:rsidRPr="0059398E" w:rsidRDefault="0059398E" w:rsidP="0059398E">
      <w:pPr>
        <w:rPr>
          <w:rFonts w:eastAsia="Calibri"/>
        </w:rPr>
      </w:pPr>
      <w:r w:rsidRPr="0059398E">
        <w:rPr>
          <w:rFonts w:eastAsia="Calibri"/>
        </w:rPr>
        <w:t>Naročnik si pridržuje pravico vpogleda v original pogodbe o zaposlitvi posameznega kadra.</w:t>
      </w:r>
    </w:p>
    <w:p w14:paraId="3F0A5D48" w14:textId="77777777" w:rsidR="0059398E" w:rsidRPr="0059398E" w:rsidRDefault="0059398E" w:rsidP="0059398E">
      <w:pPr>
        <w:rPr>
          <w:rFonts w:eastAsia="Calibri"/>
        </w:rPr>
      </w:pPr>
    </w:p>
    <w:p w14:paraId="0BA978FD" w14:textId="77777777" w:rsidR="0059398E" w:rsidRPr="0059398E" w:rsidRDefault="0059398E" w:rsidP="0059398E">
      <w:pPr>
        <w:rPr>
          <w:rFonts w:eastAsia="Calibri"/>
        </w:rPr>
      </w:pPr>
      <w:r w:rsidRPr="0059398E">
        <w:rPr>
          <w:rFonts w:eastAsia="Calibri"/>
        </w:rPr>
        <w:t>V primeru prijave več kadrov ponudnik pri posamezni zaporedni številki (vloga kadra) kopira tabelo. Če ponudnik prijavi dodatne kadre, naročniku zagotavlja prijavljeno število kadrov ves čas projekta.</w:t>
      </w:r>
    </w:p>
    <w:p w14:paraId="7F932F9D" w14:textId="77777777" w:rsidR="0059398E" w:rsidRPr="0059398E" w:rsidRDefault="0059398E" w:rsidP="0059398E">
      <w:pPr>
        <w:rPr>
          <w:rFonts w:eastAsia="Calibri"/>
        </w:rPr>
      </w:pPr>
    </w:p>
    <w:p w14:paraId="4C969298" w14:textId="77777777" w:rsidR="0059398E" w:rsidRPr="0059398E" w:rsidRDefault="0059398E" w:rsidP="0059398E">
      <w:pPr>
        <w:rPr>
          <w:rFonts w:eastAsia="Calibri"/>
        </w:rPr>
      </w:pPr>
      <w:r w:rsidRPr="0059398E">
        <w:rPr>
          <w:rFonts w:eastAsia="Calibri"/>
        </w:rPr>
        <w:t>V kolikor ponudnik pri posameznem kadru prijavlja več referenčnih projektov se tabela ustrezno kopira pri zaporedni številki, kjer želi ponudnik navesti dodatne referenčne projekte.</w:t>
      </w:r>
    </w:p>
    <w:p w14:paraId="4782B519" w14:textId="77777777" w:rsidR="0059398E" w:rsidRPr="0059398E" w:rsidRDefault="0059398E" w:rsidP="0059398E">
      <w:pPr>
        <w:rPr>
          <w:rFonts w:eastAsia="Calibri"/>
        </w:rPr>
      </w:pPr>
    </w:p>
    <w:p w14:paraId="7C6A5ECA" w14:textId="6F7F2CB9" w:rsidR="0059398E" w:rsidRDefault="0059398E" w:rsidP="0059398E">
      <w:pPr>
        <w:rPr>
          <w:rFonts w:eastAsia="Calibri"/>
        </w:rPr>
      </w:pPr>
      <w:r w:rsidRPr="0059398E">
        <w:rPr>
          <w:rFonts w:eastAsia="Calibri"/>
        </w:rPr>
        <w:t xml:space="preserve">Ponudnik mora imeti ves čas izvajanja predmeta tega naročila na voljo </w:t>
      </w:r>
      <w:r w:rsidRPr="0059398E">
        <w:rPr>
          <w:rFonts w:eastAsia="Calibri"/>
          <w:b/>
          <w:bCs/>
        </w:rPr>
        <w:t xml:space="preserve">vsaj </w:t>
      </w:r>
      <w:r>
        <w:rPr>
          <w:rFonts w:eastAsia="Calibri"/>
          <w:b/>
          <w:bCs/>
        </w:rPr>
        <w:t>6</w:t>
      </w:r>
      <w:r w:rsidRPr="0059398E">
        <w:rPr>
          <w:rFonts w:eastAsia="Calibri"/>
          <w:b/>
          <w:bCs/>
        </w:rPr>
        <w:t xml:space="preserve"> kadrov, </w:t>
      </w:r>
      <w:r w:rsidRPr="0059398E">
        <w:rPr>
          <w:rFonts w:eastAsia="Calibri"/>
        </w:rPr>
        <w:t>ki bodo na razpolago ves čas izvajanja storitev.</w:t>
      </w:r>
    </w:p>
    <w:p w14:paraId="61F690EE" w14:textId="2936D99F" w:rsidR="00B80BBD" w:rsidRDefault="00B80BBD" w:rsidP="0059398E">
      <w:pPr>
        <w:rPr>
          <w:rFonts w:eastAsia="Calibri"/>
        </w:rPr>
      </w:pPr>
    </w:p>
    <w:p w14:paraId="34BB85C1" w14:textId="7A161D05" w:rsidR="0059398E" w:rsidRDefault="0059398E" w:rsidP="00B80BBD">
      <w:pPr>
        <w:rPr>
          <w:rFonts w:eastAsia="Calibri"/>
        </w:rPr>
      </w:pPr>
    </w:p>
    <w:p w14:paraId="478F21D0" w14:textId="77777777" w:rsidR="00B80BBD" w:rsidRDefault="00B80BBD" w:rsidP="00B80BBD">
      <w:pPr>
        <w:rPr>
          <w:rFonts w:eastAsia="Calibri"/>
        </w:rPr>
      </w:pPr>
    </w:p>
    <w:p w14:paraId="3F02CC15" w14:textId="77777777" w:rsidR="0059398E" w:rsidRDefault="0059398E" w:rsidP="0059398E">
      <w:pPr>
        <w:rPr>
          <w:rFonts w:eastAsia="Calibri"/>
        </w:rPr>
      </w:pPr>
    </w:p>
    <w:p w14:paraId="0C3ACBEB" w14:textId="77777777" w:rsidR="0059398E" w:rsidRDefault="0059398E" w:rsidP="0059398E">
      <w:pPr>
        <w:rPr>
          <w:rFonts w:eastAsia="Calibri"/>
        </w:rPr>
      </w:pPr>
    </w:p>
    <w:p w14:paraId="0F459C6A" w14:textId="77777777" w:rsidR="0059398E" w:rsidRDefault="0059398E" w:rsidP="0059398E">
      <w:pPr>
        <w:rPr>
          <w:rFonts w:eastAsia="Calibri"/>
        </w:rPr>
      </w:pPr>
    </w:p>
    <w:p w14:paraId="7707E36B" w14:textId="77777777" w:rsidR="0059398E" w:rsidRDefault="0059398E" w:rsidP="0059398E">
      <w:pPr>
        <w:rPr>
          <w:rFonts w:eastAsia="Calibri"/>
        </w:rPr>
      </w:pPr>
    </w:p>
    <w:p w14:paraId="64929A7F" w14:textId="77777777" w:rsidR="0059398E" w:rsidRDefault="0059398E" w:rsidP="0059398E">
      <w:pPr>
        <w:rPr>
          <w:rFonts w:eastAsia="Calibri"/>
        </w:rPr>
      </w:pPr>
    </w:p>
    <w:p w14:paraId="4F3E12D6" w14:textId="77777777" w:rsidR="0059398E" w:rsidRDefault="0059398E" w:rsidP="0059398E">
      <w:pPr>
        <w:rPr>
          <w:rFonts w:eastAsia="Calibri"/>
        </w:rPr>
      </w:pPr>
    </w:p>
    <w:p w14:paraId="21DA9E95" w14:textId="77777777" w:rsidR="0059398E" w:rsidRDefault="0059398E" w:rsidP="0059398E">
      <w:pPr>
        <w:rPr>
          <w:rFonts w:eastAsia="Calibri"/>
        </w:rPr>
      </w:pPr>
    </w:p>
    <w:p w14:paraId="712483D9" w14:textId="77777777" w:rsidR="0059398E" w:rsidRDefault="0059398E" w:rsidP="0059398E">
      <w:pPr>
        <w:rPr>
          <w:rFonts w:eastAsia="Calibr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9398E" w:rsidRPr="0059398E" w14:paraId="25FDFC38" w14:textId="77777777" w:rsidTr="003928CF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6A2EF1C5" w14:textId="77777777" w:rsidR="0059398E" w:rsidRPr="0059398E" w:rsidRDefault="0059398E" w:rsidP="0059398E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lastRenderedPageBreak/>
              <w:t xml:space="preserve">Vloga: VODJA PROJEKTA   </w:t>
            </w:r>
          </w:p>
        </w:tc>
      </w:tr>
      <w:tr w:rsidR="0059398E" w:rsidRPr="0059398E" w14:paraId="6F5D3975" w14:textId="77777777" w:rsidTr="0059398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A82B" w14:textId="77777777" w:rsidR="0059398E" w:rsidRPr="0059398E" w:rsidRDefault="0059398E" w:rsidP="0059398E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t xml:space="preserve">Kader </w:t>
            </w:r>
            <w:r w:rsidRPr="0059398E">
              <w:rPr>
                <w:rFonts w:eastAsia="Calibri"/>
                <w:i/>
              </w:rPr>
              <w:t>(ime in priimek):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59398E" w:rsidRPr="0059398E" w14:paraId="4651AA89" w14:textId="77777777" w:rsidTr="0059398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346A" w14:textId="77777777" w:rsidR="0059398E" w:rsidRPr="0059398E" w:rsidRDefault="0059398E" w:rsidP="0059398E">
            <w:pPr>
              <w:rPr>
                <w:rFonts w:eastAsia="Calibri"/>
                <w:b/>
                <w:bCs/>
              </w:rPr>
            </w:pPr>
            <w:r w:rsidRPr="0059398E">
              <w:rPr>
                <w:rFonts w:eastAsia="Calibri"/>
                <w:b/>
              </w:rPr>
              <w:t xml:space="preserve">Zaposlen pri </w:t>
            </w:r>
            <w:r w:rsidRPr="0059398E">
              <w:rPr>
                <w:rFonts w:eastAsia="Calibri"/>
                <w:bCs/>
                <w:i/>
                <w:iCs/>
              </w:rPr>
              <w:t>/če kader ni zaposlen pri ponudniku/: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59398E" w:rsidRPr="0059398E" w14:paraId="73FBC1FC" w14:textId="77777777" w:rsidTr="0059398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80EB" w14:textId="10EC21FB" w:rsidR="0059398E" w:rsidRPr="0059398E" w:rsidRDefault="0059398E" w:rsidP="0059398E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1. Referenčni projekt 1 </w:t>
            </w:r>
            <w:r w:rsidRPr="0059398E">
              <w:rPr>
                <w:rFonts w:eastAsia="Calibri"/>
                <w:bCs/>
                <w:iCs/>
              </w:rPr>
              <w:t>(</w:t>
            </w:r>
            <w:r w:rsidR="002D357D">
              <w:t>je v obdobju zadnjih petih (5) let, šteto od dneva objave obvestila o tem naročilu na portalu javnih naročil, vsaj tri (3) leta nastopal v vlogi vodje projekta pri razvoju ali vzdrževanju informacijskih sistemov, ki temeljijo na tri-nivojski arhitekturi</w:t>
            </w:r>
            <w:r w:rsidRPr="0059398E">
              <w:rPr>
                <w:rFonts w:eastAsia="Calibri"/>
              </w:rPr>
              <w:t>)</w:t>
            </w:r>
          </w:p>
          <w:p w14:paraId="758E708A" w14:textId="77777777" w:rsidR="0059398E" w:rsidRPr="0059398E" w:rsidRDefault="0059398E" w:rsidP="0059398E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4804EAC" w14:textId="77777777" w:rsidR="0059398E" w:rsidRDefault="0059398E" w:rsidP="0059398E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>Opis dela na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0426E60A" w14:textId="501D460D" w:rsidR="002D357D" w:rsidRPr="0059398E" w:rsidRDefault="002D357D" w:rsidP="0059398E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Opis strukture informacijskega sistema iz katerega je razvidna tri-nivojska arhitektura: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1CF76911" w14:textId="77777777" w:rsidR="0059398E" w:rsidRPr="0059398E" w:rsidRDefault="0059398E" w:rsidP="0059398E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46802F4" w14:textId="77777777" w:rsidR="0059398E" w:rsidRPr="0059398E" w:rsidRDefault="0059398E" w:rsidP="0059398E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55463C02" w14:textId="77777777" w:rsidR="0059398E" w:rsidRPr="0059398E" w:rsidRDefault="0059398E" w:rsidP="0059398E">
            <w:pPr>
              <w:rPr>
                <w:rFonts w:eastAsia="Calibri"/>
                <w:bCs/>
                <w:iCs/>
              </w:rPr>
            </w:pPr>
          </w:p>
          <w:p w14:paraId="0278EBD3" w14:textId="77777777" w:rsidR="0059398E" w:rsidRPr="0059398E" w:rsidRDefault="0059398E" w:rsidP="0059398E">
            <w:pPr>
              <w:rPr>
                <w:rFonts w:eastAsia="Calibri"/>
                <w:b/>
              </w:rPr>
            </w:pPr>
            <w:r w:rsidRPr="0059398E">
              <w:rPr>
                <w:rFonts w:eastAsia="Calibri"/>
                <w:iCs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pri </w:t>
            </w:r>
            <w:r w:rsidRPr="0059398E">
              <w:rPr>
                <w:rFonts w:eastAsia="Calibri"/>
                <w:iCs/>
              </w:rPr>
              <w:t xml:space="preserve">osebi: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na telefonski številki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ali elektronskem naslovu: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>.</w:t>
            </w:r>
          </w:p>
        </w:tc>
      </w:tr>
      <w:tr w:rsidR="0059398E" w:rsidRPr="0059398E" w14:paraId="0C376A52" w14:textId="77777777" w:rsidTr="0059398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1DD6" w14:textId="77777777" w:rsidR="0059398E" w:rsidRPr="0059398E" w:rsidRDefault="0059398E" w:rsidP="0059398E">
            <w:pPr>
              <w:rPr>
                <w:rFonts w:eastAsia="Calibri"/>
                <w:iCs/>
              </w:rPr>
            </w:pPr>
          </w:p>
        </w:tc>
      </w:tr>
      <w:tr w:rsidR="0059398E" w:rsidRPr="0059398E" w14:paraId="3EED6BD7" w14:textId="77777777" w:rsidTr="003928CF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44F67B85" w14:textId="50CBCFF9" w:rsidR="0059398E" w:rsidRPr="0059398E" w:rsidRDefault="0059398E" w:rsidP="0059398E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(Mer1)</w:t>
            </w:r>
            <w:r w:rsidRPr="0059398E">
              <w:rPr>
                <w:rFonts w:eastAsia="Calibri"/>
                <w:b/>
                <w:bCs/>
              </w:rPr>
              <w:t xml:space="preserve">  - Vodja projekta</w:t>
            </w:r>
          </w:p>
        </w:tc>
      </w:tr>
      <w:tr w:rsidR="0059398E" w:rsidRPr="0059398E" w14:paraId="705ED3D4" w14:textId="77777777" w:rsidTr="0059398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FEBB" w14:textId="77777777" w:rsidR="0059398E" w:rsidRPr="0059398E" w:rsidRDefault="0059398E" w:rsidP="0059398E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28F2DCB" w14:textId="16E02397" w:rsidR="0059398E" w:rsidRPr="0059398E" w:rsidRDefault="0059398E" w:rsidP="0059398E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 w:rsidR="00DD054F">
              <w:rPr>
                <w:rFonts w:eastAsia="Calibri"/>
                <w:b/>
                <w:iCs/>
              </w:rPr>
              <w:t xml:space="preserve">- </w:t>
            </w:r>
            <w:r w:rsidRPr="0059398E">
              <w:rPr>
                <w:rFonts w:eastAsia="Calibri"/>
                <w:b/>
                <w:iCs/>
              </w:rPr>
              <w:t>sodelovanje</w:t>
            </w:r>
            <w:bookmarkStart w:id="0" w:name="_Ref207886711"/>
            <w:r w:rsidR="00EC59AD">
              <w:rPr>
                <w:rStyle w:val="Sprotnaopomba-sklic"/>
                <w:rFonts w:eastAsia="Calibri"/>
                <w:b/>
                <w:iCs/>
              </w:rPr>
              <w:footnoteReference w:id="1"/>
            </w:r>
            <w:bookmarkEnd w:id="0"/>
            <w:r w:rsidR="00DD054F">
              <w:rPr>
                <w:rFonts w:eastAsia="Calibri"/>
                <w:b/>
                <w:iCs/>
              </w:rPr>
              <w:t xml:space="preserve"> pri uspešnem</w:t>
            </w:r>
            <w:bookmarkStart w:id="1" w:name="_Ref207886716"/>
            <w:r w:rsidR="00EC59AD">
              <w:rPr>
                <w:rStyle w:val="Sprotnaopomba-sklic"/>
                <w:rFonts w:eastAsia="Calibri"/>
                <w:b/>
                <w:iCs/>
              </w:rPr>
              <w:footnoteReference w:id="2"/>
            </w:r>
            <w:bookmarkEnd w:id="1"/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9DC80C4" w14:textId="77777777" w:rsidR="0059398E" w:rsidRDefault="0059398E" w:rsidP="0059398E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2D92634F" w14:textId="2E45C261" w:rsidR="00DD054F" w:rsidRPr="0059398E" w:rsidRDefault="00DD054F" w:rsidP="0059398E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5B44A5A2" w14:textId="77777777" w:rsidR="0059398E" w:rsidRPr="0059398E" w:rsidRDefault="0059398E" w:rsidP="0059398E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3932E29" w14:textId="77777777" w:rsidR="0059398E" w:rsidRPr="0059398E" w:rsidRDefault="0059398E" w:rsidP="0059398E">
            <w:pPr>
              <w:rPr>
                <w:rFonts w:eastAsia="Calibri"/>
                <w:iCs/>
              </w:rPr>
            </w:pPr>
            <w:r w:rsidRPr="0059398E">
              <w:rPr>
                <w:rFonts w:eastAsia="Calibri"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  <w:tr w:rsidR="0059398E" w:rsidRPr="0059398E" w14:paraId="440EA8ED" w14:textId="77777777" w:rsidTr="0059398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4C74" w14:textId="77777777" w:rsidR="0059398E" w:rsidRPr="0059398E" w:rsidRDefault="0059398E" w:rsidP="0059398E">
            <w:pPr>
              <w:rPr>
                <w:rFonts w:eastAsia="Calibri"/>
                <w:b/>
                <w:iCs/>
              </w:rPr>
            </w:pPr>
          </w:p>
        </w:tc>
      </w:tr>
      <w:tr w:rsidR="0059398E" w:rsidRPr="0059398E" w14:paraId="4179B813" w14:textId="77777777" w:rsidTr="003928CF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01735B14" w14:textId="495D07A6" w:rsidR="0059398E" w:rsidRPr="0059398E" w:rsidRDefault="0059398E" w:rsidP="0059398E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(Mer2)</w:t>
            </w:r>
            <w:r w:rsidRPr="0059398E">
              <w:rPr>
                <w:rFonts w:eastAsia="Calibri"/>
                <w:b/>
                <w:bCs/>
              </w:rPr>
              <w:t xml:space="preserve">  - Vodja projekta</w:t>
            </w:r>
          </w:p>
        </w:tc>
      </w:tr>
      <w:tr w:rsidR="0059398E" w:rsidRPr="0059398E" w14:paraId="46F9EADA" w14:textId="77777777" w:rsidTr="0059398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9860" w14:textId="77777777" w:rsidR="0059398E" w:rsidRPr="0059398E" w:rsidRDefault="0059398E" w:rsidP="0059398E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53BDA09F" w14:textId="083EA0FE" w:rsidR="0059398E" w:rsidRPr="0059398E" w:rsidRDefault="0059398E" w:rsidP="0059398E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 w:rsidR="00D1299F">
              <w:rPr>
                <w:rFonts w:eastAsia="Calibri"/>
                <w:b/>
                <w:iCs/>
              </w:rPr>
              <w:t xml:space="preserve">– </w:t>
            </w:r>
            <w:r w:rsidRPr="0059398E">
              <w:rPr>
                <w:rFonts w:eastAsia="Calibri"/>
                <w:b/>
                <w:iCs/>
              </w:rPr>
              <w:t>sodelovanje</w:t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_Ref207886711 \h </w:instrText>
            </w:r>
            <w:r w:rsidR="00EC59AD"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  <w:t>1</w:t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="00D1299F">
              <w:rPr>
                <w:rFonts w:eastAsia="Calibri"/>
                <w:b/>
                <w:bCs/>
                <w:vertAlign w:val="superscript"/>
              </w:rPr>
              <w:t xml:space="preserve"> </w:t>
            </w:r>
            <w:r w:rsidR="00D1299F">
              <w:rPr>
                <w:rFonts w:eastAsia="Calibri"/>
                <w:b/>
                <w:iCs/>
              </w:rPr>
              <w:t>pri uspešnem</w:t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_Ref207886716 \h </w:instrText>
            </w:r>
            <w:r w:rsidR="00EC59AD"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  <w:t>2</w:t>
            </w:r>
            <w:r w:rsidR="00EC59AD"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2CC7D672" w14:textId="77777777" w:rsidR="0059398E" w:rsidRPr="0059398E" w:rsidRDefault="0059398E" w:rsidP="0059398E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Funkcionalnost referenčnega projekta </w:t>
            </w:r>
            <w:r w:rsidRPr="0059398E">
              <w:rPr>
                <w:rFonts w:eastAsia="Calibri"/>
                <w:i/>
                <w:iCs/>
              </w:rPr>
              <w:t>(označite z »x«):</w:t>
            </w:r>
          </w:p>
          <w:p w14:paraId="01CF878A" w14:textId="556FADB1" w:rsidR="0059398E" w:rsidRPr="0059398E" w:rsidRDefault="0059398E" w:rsidP="00D1299F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sistemom za elektronsko vročanje dokumentov</w:t>
            </w:r>
          </w:p>
          <w:p w14:paraId="118F64F8" w14:textId="77777777" w:rsidR="0059398E" w:rsidRPr="0059398E" w:rsidRDefault="0059398E" w:rsidP="0059398E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finančnim ali računovodskim sistemom</w:t>
            </w:r>
          </w:p>
          <w:p w14:paraId="45213B8A" w14:textId="77777777" w:rsidR="0059398E" w:rsidRDefault="0059398E" w:rsidP="0059398E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6BA8E481" w14:textId="7802FE83" w:rsidR="00D1299F" w:rsidRPr="0059398E" w:rsidRDefault="00D1299F" w:rsidP="0059398E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26F5E584" w14:textId="77777777" w:rsidR="0059398E" w:rsidRPr="0059398E" w:rsidRDefault="0059398E" w:rsidP="0059398E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272BE43" w14:textId="77777777" w:rsidR="0059398E" w:rsidRPr="0059398E" w:rsidRDefault="0059398E" w:rsidP="0059398E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</w:rPr>
              <w:lastRenderedPageBreak/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</w:tbl>
    <w:p w14:paraId="19581B9F" w14:textId="77777777" w:rsidR="0059398E" w:rsidRDefault="0059398E" w:rsidP="0059398E">
      <w:pPr>
        <w:rPr>
          <w:rFonts w:eastAsia="Calibr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C7CF3" w:rsidRPr="0059398E" w14:paraId="204A9F07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52BC63B9" w14:textId="5664BA13" w:rsidR="005C7CF3" w:rsidRPr="0059398E" w:rsidRDefault="005C7CF3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t xml:space="preserve">Vloga: </w:t>
            </w:r>
            <w:r w:rsidR="00366850">
              <w:rPr>
                <w:rFonts w:eastAsia="Calibri"/>
                <w:b/>
              </w:rPr>
              <w:t>ANALITIK</w:t>
            </w:r>
            <w:r w:rsidRPr="0059398E">
              <w:rPr>
                <w:rFonts w:eastAsia="Calibri"/>
                <w:b/>
              </w:rPr>
              <w:t xml:space="preserve">   </w:t>
            </w:r>
          </w:p>
        </w:tc>
      </w:tr>
      <w:tr w:rsidR="005C7CF3" w:rsidRPr="0059398E" w14:paraId="103D9DAF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9BD1" w14:textId="77777777" w:rsidR="005C7CF3" w:rsidRPr="0059398E" w:rsidRDefault="005C7CF3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t xml:space="preserve">Kader </w:t>
            </w:r>
            <w:r w:rsidRPr="0059398E">
              <w:rPr>
                <w:rFonts w:eastAsia="Calibri"/>
                <w:i/>
              </w:rPr>
              <w:t>(ime in priimek):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5C7CF3" w:rsidRPr="0059398E" w14:paraId="222565D1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069C" w14:textId="77777777" w:rsidR="005C7CF3" w:rsidRPr="0059398E" w:rsidRDefault="005C7CF3" w:rsidP="00B3550D">
            <w:pPr>
              <w:rPr>
                <w:rFonts w:eastAsia="Calibri"/>
                <w:b/>
                <w:bCs/>
              </w:rPr>
            </w:pPr>
            <w:r w:rsidRPr="0059398E">
              <w:rPr>
                <w:rFonts w:eastAsia="Calibri"/>
                <w:b/>
              </w:rPr>
              <w:t xml:space="preserve">Zaposlen pri </w:t>
            </w:r>
            <w:r w:rsidRPr="0059398E">
              <w:rPr>
                <w:rFonts w:eastAsia="Calibri"/>
                <w:bCs/>
                <w:i/>
                <w:iCs/>
              </w:rPr>
              <w:t>/če kader ni zaposlen pri ponudniku/: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5C7CF3" w:rsidRPr="0059398E" w14:paraId="10686387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BFEC" w14:textId="53FFDE34" w:rsidR="005C7CF3" w:rsidRPr="0059398E" w:rsidRDefault="005C7CF3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1. Referenčni projekt 1 </w:t>
            </w:r>
            <w:r w:rsidRPr="0059398E">
              <w:rPr>
                <w:rFonts w:eastAsia="Calibri"/>
                <w:bCs/>
                <w:iCs/>
              </w:rPr>
              <w:t>(</w:t>
            </w:r>
            <w:r w:rsidR="00366850" w:rsidRPr="00ED7DFC">
              <w:t>je v obdobju zadnjih petih (5) let, šteto od dneva objave obvestila o tem naročilu na portalu javnih naročil, vsaj dve (2) leti nastopal v vlogi analitika pri vsaj enem (1) projektu s področja dokumentnega sistema</w:t>
            </w:r>
            <w:r w:rsidRPr="0059398E">
              <w:rPr>
                <w:rFonts w:eastAsia="Calibri"/>
              </w:rPr>
              <w:t>)</w:t>
            </w:r>
          </w:p>
          <w:p w14:paraId="4A326EAA" w14:textId="77777777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0BCC56DD" w14:textId="77777777" w:rsidR="005C7CF3" w:rsidRDefault="005C7CF3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>Opis dela na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106681A7" w14:textId="77777777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788A77A" w14:textId="77777777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608DDBEB" w14:textId="77777777" w:rsidR="005C7CF3" w:rsidRPr="0059398E" w:rsidRDefault="005C7CF3" w:rsidP="00B3550D">
            <w:pPr>
              <w:rPr>
                <w:rFonts w:eastAsia="Calibri"/>
                <w:bCs/>
                <w:iCs/>
              </w:rPr>
            </w:pPr>
          </w:p>
          <w:p w14:paraId="3D3AB617" w14:textId="77777777" w:rsidR="005C7CF3" w:rsidRPr="0059398E" w:rsidRDefault="005C7CF3" w:rsidP="00B3550D">
            <w:pPr>
              <w:rPr>
                <w:rFonts w:eastAsia="Calibri"/>
                <w:b/>
              </w:rPr>
            </w:pPr>
            <w:r w:rsidRPr="0059398E">
              <w:rPr>
                <w:rFonts w:eastAsia="Calibri"/>
                <w:iCs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pri </w:t>
            </w:r>
            <w:r w:rsidRPr="0059398E">
              <w:rPr>
                <w:rFonts w:eastAsia="Calibri"/>
                <w:iCs/>
              </w:rPr>
              <w:t xml:space="preserve">osebi: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na telefonski številki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ali elektronskem naslovu: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>.</w:t>
            </w:r>
          </w:p>
        </w:tc>
      </w:tr>
      <w:tr w:rsidR="005C7CF3" w:rsidRPr="0059398E" w14:paraId="2D0A07DD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D59" w14:textId="77777777" w:rsidR="005C7CF3" w:rsidRPr="0059398E" w:rsidRDefault="005C7CF3" w:rsidP="00B3550D">
            <w:pPr>
              <w:rPr>
                <w:rFonts w:eastAsia="Calibri"/>
                <w:iCs/>
              </w:rPr>
            </w:pPr>
          </w:p>
        </w:tc>
      </w:tr>
      <w:tr w:rsidR="005C7CF3" w:rsidRPr="0059398E" w14:paraId="49A23FAD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74DC7C87" w14:textId="3359168C" w:rsidR="005C7CF3" w:rsidRPr="0059398E" w:rsidRDefault="005C7CF3" w:rsidP="00B3550D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(Mer1)</w:t>
            </w:r>
            <w:r w:rsidRPr="0059398E">
              <w:rPr>
                <w:rFonts w:eastAsia="Calibri"/>
                <w:b/>
                <w:bCs/>
              </w:rPr>
              <w:t xml:space="preserve">  - </w:t>
            </w:r>
            <w:r w:rsidR="00366850">
              <w:rPr>
                <w:rFonts w:eastAsia="Calibri"/>
                <w:b/>
                <w:bCs/>
              </w:rPr>
              <w:t>Analitik</w:t>
            </w:r>
          </w:p>
        </w:tc>
      </w:tr>
      <w:tr w:rsidR="005C7CF3" w:rsidRPr="0059398E" w14:paraId="14F86C64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BAC5" w14:textId="77777777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5616F91F" w14:textId="14BCDC49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>
              <w:rPr>
                <w:rFonts w:eastAsia="Calibri"/>
                <w:b/>
                <w:iCs/>
              </w:rPr>
              <w:t xml:space="preserve">- </w:t>
            </w:r>
            <w:r w:rsidRPr="0059398E">
              <w:rPr>
                <w:rFonts w:eastAsia="Calibri"/>
                <w:b/>
                <w:iCs/>
              </w:rPr>
              <w:t>sodelovanje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5C7CF3">
              <w:rPr>
                <w:rFonts w:eastAsia="Calibri"/>
                <w:b/>
                <w:iCs/>
                <w:vertAlign w:val="superscript"/>
              </w:rPr>
              <w:instrText xml:space="preserve"> NOTEREF _Ref207886711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5C7CF3">
              <w:rPr>
                <w:rFonts w:eastAsia="Calibri"/>
                <w:b/>
                <w:iCs/>
                <w:vertAlign w:val="superscript"/>
              </w:rPr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5C7CF3">
              <w:rPr>
                <w:rFonts w:eastAsia="Calibri"/>
                <w:b/>
                <w:iCs/>
                <w:vertAlign w:val="superscript"/>
              </w:rPr>
              <w:t>1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end"/>
            </w:r>
            <w:r>
              <w:rPr>
                <w:rFonts w:eastAsia="Calibri"/>
                <w:b/>
                <w:iCs/>
              </w:rPr>
              <w:t xml:space="preserve"> pri uspešnem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5C7CF3">
              <w:rPr>
                <w:rFonts w:eastAsia="Calibri"/>
                <w:b/>
                <w:iCs/>
                <w:vertAlign w:val="superscript"/>
              </w:rPr>
              <w:instrText xml:space="preserve"> NOTEREF _Ref207886716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5C7CF3">
              <w:rPr>
                <w:rFonts w:eastAsia="Calibri"/>
                <w:b/>
                <w:iCs/>
                <w:vertAlign w:val="superscript"/>
              </w:rPr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5C7CF3">
              <w:rPr>
                <w:rFonts w:eastAsia="Calibri"/>
                <w:b/>
                <w:iCs/>
                <w:vertAlign w:val="superscript"/>
              </w:rPr>
              <w:t>2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A600748" w14:textId="77777777" w:rsidR="005C7CF3" w:rsidRDefault="005C7CF3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61043A02" w14:textId="77777777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A324B4B" w14:textId="77777777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67F8403" w14:textId="77777777" w:rsidR="005C7CF3" w:rsidRPr="0059398E" w:rsidRDefault="005C7CF3" w:rsidP="00B3550D">
            <w:pPr>
              <w:rPr>
                <w:rFonts w:eastAsia="Calibri"/>
                <w:iCs/>
              </w:rPr>
            </w:pPr>
            <w:r w:rsidRPr="0059398E">
              <w:rPr>
                <w:rFonts w:eastAsia="Calibri"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  <w:tr w:rsidR="005C7CF3" w:rsidRPr="0059398E" w14:paraId="03CC0633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F134" w14:textId="77777777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</w:p>
        </w:tc>
      </w:tr>
      <w:tr w:rsidR="005C7CF3" w:rsidRPr="0059398E" w14:paraId="0D95553A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45168FBE" w14:textId="158ED995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(Mer2)</w:t>
            </w:r>
            <w:r w:rsidRPr="0059398E">
              <w:rPr>
                <w:rFonts w:eastAsia="Calibri"/>
                <w:b/>
                <w:bCs/>
              </w:rPr>
              <w:t xml:space="preserve">  - </w:t>
            </w:r>
            <w:r w:rsidR="00366850">
              <w:rPr>
                <w:rFonts w:eastAsia="Calibri"/>
                <w:b/>
                <w:bCs/>
              </w:rPr>
              <w:t>Analitik</w:t>
            </w:r>
          </w:p>
        </w:tc>
      </w:tr>
      <w:tr w:rsidR="005C7CF3" w:rsidRPr="0059398E" w14:paraId="759B9FC4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4672" w14:textId="77777777" w:rsidR="005C7CF3" w:rsidRPr="0059398E" w:rsidRDefault="005C7CF3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3E25BFA" w14:textId="77777777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>
              <w:rPr>
                <w:rFonts w:eastAsia="Calibri"/>
                <w:b/>
                <w:iCs/>
              </w:rPr>
              <w:t xml:space="preserve">– </w:t>
            </w:r>
            <w:r w:rsidRPr="0059398E">
              <w:rPr>
                <w:rFonts w:eastAsia="Calibri"/>
                <w:b/>
                <w:iCs/>
              </w:rPr>
              <w:t>sodelovanje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_Ref207886711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EC59AD">
              <w:rPr>
                <w:rFonts w:eastAsia="Calibri"/>
                <w:b/>
                <w:iCs/>
                <w:vertAlign w:val="superscript"/>
              </w:rPr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EC59AD">
              <w:rPr>
                <w:rFonts w:eastAsia="Calibri"/>
                <w:b/>
                <w:iCs/>
                <w:vertAlign w:val="superscript"/>
              </w:rPr>
              <w:t>1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>
              <w:rPr>
                <w:rFonts w:eastAsia="Calibri"/>
                <w:b/>
                <w:bCs/>
                <w:vertAlign w:val="superscript"/>
              </w:rPr>
              <w:t xml:space="preserve"> </w:t>
            </w:r>
            <w:r>
              <w:rPr>
                <w:rFonts w:eastAsia="Calibri"/>
                <w:b/>
                <w:iCs/>
              </w:rPr>
              <w:t>pri uspešnem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_Ref207886716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EC59AD">
              <w:rPr>
                <w:rFonts w:eastAsia="Calibri"/>
                <w:b/>
                <w:iCs/>
                <w:vertAlign w:val="superscript"/>
              </w:rPr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EC59AD">
              <w:rPr>
                <w:rFonts w:eastAsia="Calibri"/>
                <w:b/>
                <w:iCs/>
                <w:vertAlign w:val="superscript"/>
              </w:rPr>
              <w:t>2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DEF7A7C" w14:textId="77777777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Funkcionalnost referenčnega projekta </w:t>
            </w:r>
            <w:r w:rsidRPr="0059398E">
              <w:rPr>
                <w:rFonts w:eastAsia="Calibri"/>
                <w:i/>
                <w:iCs/>
              </w:rPr>
              <w:t>(označite z »x«):</w:t>
            </w:r>
          </w:p>
          <w:p w14:paraId="773AB9D7" w14:textId="77777777" w:rsidR="005C7CF3" w:rsidRPr="0059398E" w:rsidRDefault="005C7CF3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sistemom za elektronsko vročanje dokumentov</w:t>
            </w:r>
          </w:p>
          <w:p w14:paraId="22F8624C" w14:textId="77777777" w:rsidR="005C7CF3" w:rsidRPr="0059398E" w:rsidRDefault="005C7CF3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finančnim ali računovodskim sistemom</w:t>
            </w:r>
          </w:p>
          <w:p w14:paraId="2DDFB462" w14:textId="77777777" w:rsidR="005C7CF3" w:rsidRDefault="005C7CF3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A17E4F8" w14:textId="77777777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01B80857" w14:textId="77777777" w:rsidR="005C7CF3" w:rsidRPr="0059398E" w:rsidRDefault="005C7CF3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0C24AA08" w14:textId="77777777" w:rsidR="005C7CF3" w:rsidRPr="0059398E" w:rsidRDefault="005C7CF3" w:rsidP="00B3550D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</w:tbl>
    <w:p w14:paraId="70C15E8D" w14:textId="77777777" w:rsidR="003928CF" w:rsidRDefault="003928CF" w:rsidP="0059398E">
      <w:pPr>
        <w:rPr>
          <w:rFonts w:eastAsia="Calibr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850" w:rsidRPr="0059398E" w14:paraId="0BEB9294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379C8D75" w14:textId="288483D3" w:rsidR="00366850" w:rsidRPr="0059398E" w:rsidRDefault="00366850" w:rsidP="00366850">
            <w:pPr>
              <w:jc w:val="left"/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lastRenderedPageBreak/>
              <w:t xml:space="preserve">Vloga: </w:t>
            </w:r>
            <w:r w:rsidRPr="00366850">
              <w:rPr>
                <w:rFonts w:eastAsia="Calibri"/>
                <w:b/>
              </w:rPr>
              <w:t>STROKOVNJAK Z IZKUŠNJAMI TESTIRANJA IN IZVAJANJA PODPORE UPORABNIKOM</w:t>
            </w:r>
            <w:r w:rsidRPr="0059398E">
              <w:rPr>
                <w:rFonts w:eastAsia="Calibri"/>
                <w:b/>
              </w:rPr>
              <w:t xml:space="preserve">   </w:t>
            </w:r>
          </w:p>
        </w:tc>
      </w:tr>
      <w:tr w:rsidR="00366850" w:rsidRPr="0059398E" w14:paraId="5BFB17C2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FFC5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t xml:space="preserve">Kader </w:t>
            </w:r>
            <w:r w:rsidRPr="0059398E">
              <w:rPr>
                <w:rFonts w:eastAsia="Calibri"/>
                <w:i/>
              </w:rPr>
              <w:t>(ime in priimek):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366850" w:rsidRPr="0059398E" w14:paraId="76AC1B5E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5C98" w14:textId="77777777" w:rsidR="00366850" w:rsidRPr="0059398E" w:rsidRDefault="00366850" w:rsidP="00B3550D">
            <w:pPr>
              <w:rPr>
                <w:rFonts w:eastAsia="Calibri"/>
                <w:b/>
                <w:bCs/>
              </w:rPr>
            </w:pPr>
            <w:r w:rsidRPr="0059398E">
              <w:rPr>
                <w:rFonts w:eastAsia="Calibri"/>
                <w:b/>
              </w:rPr>
              <w:t xml:space="preserve">Zaposlen pri </w:t>
            </w:r>
            <w:r w:rsidRPr="0059398E">
              <w:rPr>
                <w:rFonts w:eastAsia="Calibri"/>
                <w:bCs/>
                <w:i/>
                <w:iCs/>
              </w:rPr>
              <w:t>/če kader ni zaposlen pri ponudniku/: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366850" w:rsidRPr="0059398E" w14:paraId="422B269A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D16C" w14:textId="3B779C9A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1. Referenčni projekt 1 </w:t>
            </w:r>
            <w:r w:rsidRPr="0059398E">
              <w:rPr>
                <w:rFonts w:eastAsia="Calibri"/>
                <w:bCs/>
                <w:iCs/>
              </w:rPr>
              <w:t>(</w:t>
            </w:r>
            <w:r>
              <w:t>je v obdobju zadnjih petih (5) let, šteto od dneva objave obvestila o tem naročilu na portalu javnih naročil, vsaj dve (2) leti izvajal testiranje informacijskih rešitev in podporo uporabnikom informacijskih rešitev</w:t>
            </w:r>
            <w:r w:rsidRPr="0059398E">
              <w:rPr>
                <w:rFonts w:eastAsia="Calibri"/>
              </w:rPr>
              <w:t>)</w:t>
            </w:r>
          </w:p>
          <w:p w14:paraId="5848E1D7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F0CEB7D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>Opis dela na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2DB31A50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B054B4D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25269374" w14:textId="77777777" w:rsidR="00366850" w:rsidRPr="0059398E" w:rsidRDefault="00366850" w:rsidP="00B3550D">
            <w:pPr>
              <w:rPr>
                <w:rFonts w:eastAsia="Calibri"/>
                <w:bCs/>
                <w:iCs/>
              </w:rPr>
            </w:pPr>
          </w:p>
          <w:p w14:paraId="53F391BF" w14:textId="77777777" w:rsidR="00366850" w:rsidRPr="0059398E" w:rsidRDefault="00366850" w:rsidP="00B3550D">
            <w:pPr>
              <w:rPr>
                <w:rFonts w:eastAsia="Calibri"/>
                <w:b/>
              </w:rPr>
            </w:pPr>
            <w:r w:rsidRPr="0059398E">
              <w:rPr>
                <w:rFonts w:eastAsia="Calibri"/>
                <w:iCs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pri </w:t>
            </w:r>
            <w:r w:rsidRPr="0059398E">
              <w:rPr>
                <w:rFonts w:eastAsia="Calibri"/>
                <w:iCs/>
              </w:rPr>
              <w:t xml:space="preserve">osebi: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na telefonski številki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ali elektronskem naslovu: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>.</w:t>
            </w:r>
          </w:p>
        </w:tc>
      </w:tr>
      <w:tr w:rsidR="00366850" w:rsidRPr="0059398E" w14:paraId="739473DD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B019" w14:textId="77777777" w:rsidR="00366850" w:rsidRPr="0059398E" w:rsidRDefault="00366850" w:rsidP="00B3550D">
            <w:pPr>
              <w:rPr>
                <w:rFonts w:eastAsia="Calibri"/>
                <w:iCs/>
              </w:rPr>
            </w:pPr>
          </w:p>
        </w:tc>
      </w:tr>
      <w:tr w:rsidR="00366850" w:rsidRPr="0059398E" w14:paraId="77540EF7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212DDBC0" w14:textId="06666D52" w:rsidR="00366850" w:rsidRPr="0059398E" w:rsidRDefault="00366850" w:rsidP="00B3550D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(Mer1)</w:t>
            </w:r>
            <w:r w:rsidRPr="0059398E">
              <w:rPr>
                <w:rFonts w:eastAsia="Calibri"/>
                <w:b/>
                <w:bCs/>
              </w:rPr>
              <w:t xml:space="preserve">  - </w:t>
            </w:r>
            <w:r w:rsidRPr="00366850">
              <w:rPr>
                <w:rFonts w:eastAsia="Calibri"/>
                <w:b/>
                <w:bCs/>
              </w:rPr>
              <w:t>Strokovnjak z izkušnjami testiranja in izvajanja podpore uporabnikom</w:t>
            </w:r>
          </w:p>
        </w:tc>
      </w:tr>
      <w:tr w:rsidR="00366850" w:rsidRPr="0059398E" w14:paraId="400F3665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1F1A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1AE90E93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>
              <w:rPr>
                <w:rFonts w:eastAsia="Calibri"/>
                <w:b/>
                <w:iCs/>
              </w:rPr>
              <w:t xml:space="preserve">- </w:t>
            </w:r>
            <w:r w:rsidRPr="0059398E">
              <w:rPr>
                <w:rFonts w:eastAsia="Calibri"/>
                <w:b/>
                <w:iCs/>
              </w:rPr>
              <w:t>sodelovanje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5C7CF3">
              <w:rPr>
                <w:rFonts w:eastAsia="Calibri"/>
                <w:b/>
                <w:iCs/>
                <w:vertAlign w:val="superscript"/>
              </w:rPr>
              <w:instrText xml:space="preserve"> NOTEREF _Ref207886711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5C7CF3">
              <w:rPr>
                <w:rFonts w:eastAsia="Calibri"/>
                <w:b/>
                <w:iCs/>
                <w:vertAlign w:val="superscript"/>
              </w:rPr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5C7CF3">
              <w:rPr>
                <w:rFonts w:eastAsia="Calibri"/>
                <w:b/>
                <w:iCs/>
                <w:vertAlign w:val="superscript"/>
              </w:rPr>
              <w:t>1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end"/>
            </w:r>
            <w:r>
              <w:rPr>
                <w:rFonts w:eastAsia="Calibri"/>
                <w:b/>
                <w:iCs/>
              </w:rPr>
              <w:t xml:space="preserve"> pri uspešnem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5C7CF3">
              <w:rPr>
                <w:rFonts w:eastAsia="Calibri"/>
                <w:b/>
                <w:iCs/>
                <w:vertAlign w:val="superscript"/>
              </w:rPr>
              <w:instrText xml:space="preserve"> NOTEREF _Ref207886716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5C7CF3">
              <w:rPr>
                <w:rFonts w:eastAsia="Calibri"/>
                <w:b/>
                <w:iCs/>
                <w:vertAlign w:val="superscript"/>
              </w:rPr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5C7CF3">
              <w:rPr>
                <w:rFonts w:eastAsia="Calibri"/>
                <w:b/>
                <w:iCs/>
                <w:vertAlign w:val="superscript"/>
              </w:rPr>
              <w:t>2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9E0E70E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40CF321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FD81A52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607693C1" w14:textId="77777777" w:rsidR="00366850" w:rsidRPr="0059398E" w:rsidRDefault="00366850" w:rsidP="00B3550D">
            <w:pPr>
              <w:rPr>
                <w:rFonts w:eastAsia="Calibri"/>
                <w:iCs/>
              </w:rPr>
            </w:pPr>
            <w:r w:rsidRPr="0059398E">
              <w:rPr>
                <w:rFonts w:eastAsia="Calibri"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  <w:tr w:rsidR="00366850" w:rsidRPr="0059398E" w14:paraId="6AA31AAC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E05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</w:p>
        </w:tc>
      </w:tr>
      <w:tr w:rsidR="00366850" w:rsidRPr="0059398E" w14:paraId="43782E65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0E4335EB" w14:textId="578E5F0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(Mer2)</w:t>
            </w:r>
            <w:r w:rsidRPr="0059398E">
              <w:rPr>
                <w:rFonts w:eastAsia="Calibri"/>
                <w:b/>
                <w:bCs/>
              </w:rPr>
              <w:t xml:space="preserve">  - </w:t>
            </w:r>
            <w:r w:rsidRPr="00366850">
              <w:rPr>
                <w:rFonts w:eastAsia="Calibri"/>
                <w:b/>
                <w:bCs/>
              </w:rPr>
              <w:t>Strokovnjak z izkušnjami testiranja in izvajanja podpore uporabnikom</w:t>
            </w:r>
          </w:p>
        </w:tc>
      </w:tr>
      <w:tr w:rsidR="00366850" w:rsidRPr="0059398E" w14:paraId="308C2ADD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B11B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20CF3F8A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>
              <w:rPr>
                <w:rFonts w:eastAsia="Calibri"/>
                <w:b/>
                <w:iCs/>
              </w:rPr>
              <w:t xml:space="preserve">– </w:t>
            </w:r>
            <w:r w:rsidRPr="0059398E">
              <w:rPr>
                <w:rFonts w:eastAsia="Calibri"/>
                <w:b/>
                <w:iCs/>
              </w:rPr>
              <w:t>sodelovanje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_Ref207886711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EC59AD">
              <w:rPr>
                <w:rFonts w:eastAsia="Calibri"/>
                <w:b/>
                <w:iCs/>
                <w:vertAlign w:val="superscript"/>
              </w:rPr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EC59AD">
              <w:rPr>
                <w:rFonts w:eastAsia="Calibri"/>
                <w:b/>
                <w:iCs/>
                <w:vertAlign w:val="superscript"/>
              </w:rPr>
              <w:t>1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>
              <w:rPr>
                <w:rFonts w:eastAsia="Calibri"/>
                <w:b/>
                <w:bCs/>
                <w:vertAlign w:val="superscript"/>
              </w:rPr>
              <w:t xml:space="preserve"> </w:t>
            </w:r>
            <w:r>
              <w:rPr>
                <w:rFonts w:eastAsia="Calibri"/>
                <w:b/>
                <w:iCs/>
              </w:rPr>
              <w:t>pri uspešnem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_Ref207886716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EC59AD">
              <w:rPr>
                <w:rFonts w:eastAsia="Calibri"/>
                <w:b/>
                <w:iCs/>
                <w:vertAlign w:val="superscript"/>
              </w:rPr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EC59AD">
              <w:rPr>
                <w:rFonts w:eastAsia="Calibri"/>
                <w:b/>
                <w:iCs/>
                <w:vertAlign w:val="superscript"/>
              </w:rPr>
              <w:t>2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9C545CF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Funkcionalnost referenčnega projekta </w:t>
            </w:r>
            <w:r w:rsidRPr="0059398E">
              <w:rPr>
                <w:rFonts w:eastAsia="Calibri"/>
                <w:i/>
                <w:iCs/>
              </w:rPr>
              <w:t>(označite z »x«):</w:t>
            </w:r>
          </w:p>
          <w:p w14:paraId="3013E447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sistemom za elektronsko vročanje dokumentov</w:t>
            </w:r>
          </w:p>
          <w:p w14:paraId="0629359D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finančnim ali računovodskim sistemom</w:t>
            </w:r>
          </w:p>
          <w:p w14:paraId="75FA75E3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24898BF7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BCB3801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E305DD2" w14:textId="77777777" w:rsidR="00366850" w:rsidRPr="0059398E" w:rsidRDefault="00366850" w:rsidP="00B3550D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</w:tbl>
    <w:p w14:paraId="6224C4BE" w14:textId="77777777" w:rsidR="00366850" w:rsidRDefault="00366850" w:rsidP="0059398E">
      <w:pPr>
        <w:rPr>
          <w:rFonts w:eastAsia="Calibr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850" w:rsidRPr="0059398E" w14:paraId="05B4A656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13963D26" w14:textId="4556451F" w:rsidR="00366850" w:rsidRPr="0059398E" w:rsidRDefault="00366850" w:rsidP="00B3550D">
            <w:pPr>
              <w:jc w:val="left"/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lastRenderedPageBreak/>
              <w:t xml:space="preserve">Vloga: </w:t>
            </w:r>
            <w:r>
              <w:rPr>
                <w:rFonts w:eastAsia="Calibri"/>
                <w:b/>
              </w:rPr>
              <w:t>RAZVOJNI INŽENIR 1</w:t>
            </w:r>
          </w:p>
        </w:tc>
      </w:tr>
      <w:tr w:rsidR="00366850" w:rsidRPr="0059398E" w14:paraId="73A6324E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E850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t xml:space="preserve">Kader </w:t>
            </w:r>
            <w:r w:rsidRPr="0059398E">
              <w:rPr>
                <w:rFonts w:eastAsia="Calibri"/>
                <w:i/>
              </w:rPr>
              <w:t>(ime in priimek):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366850" w:rsidRPr="0059398E" w14:paraId="6AAF3CBE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D43E" w14:textId="77777777" w:rsidR="00366850" w:rsidRPr="0059398E" w:rsidRDefault="00366850" w:rsidP="00B3550D">
            <w:pPr>
              <w:rPr>
                <w:rFonts w:eastAsia="Calibri"/>
                <w:b/>
                <w:bCs/>
              </w:rPr>
            </w:pPr>
            <w:r w:rsidRPr="0059398E">
              <w:rPr>
                <w:rFonts w:eastAsia="Calibri"/>
                <w:b/>
              </w:rPr>
              <w:t xml:space="preserve">Zaposlen pri </w:t>
            </w:r>
            <w:r w:rsidRPr="0059398E">
              <w:rPr>
                <w:rFonts w:eastAsia="Calibri"/>
                <w:bCs/>
                <w:i/>
                <w:iCs/>
              </w:rPr>
              <w:t>/če kader ni zaposlen pri ponudniku/: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366850" w:rsidRPr="0059398E" w14:paraId="7E4AC7EB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2647" w14:textId="23E24949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1. Referenčni projekt 1 </w:t>
            </w:r>
            <w:r w:rsidRPr="0059398E">
              <w:rPr>
                <w:rFonts w:eastAsia="Calibri"/>
                <w:bCs/>
                <w:iCs/>
              </w:rPr>
              <w:t>(</w:t>
            </w:r>
            <w:r>
              <w:t>je v obdobju zadnjih petih (5) let, šteto od dneva objave obvestila o tem naročilu na portalu javnih naročil, vsaj dve (2) leti nastopal v vlogi razvijalca na projektu</w:t>
            </w:r>
            <w:r w:rsidRPr="0059398E">
              <w:rPr>
                <w:rFonts w:eastAsia="Calibri"/>
              </w:rPr>
              <w:t>)</w:t>
            </w:r>
          </w:p>
          <w:p w14:paraId="035B6928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64DDE491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>Opis dela na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2F9681FE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C05B5A8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216B357" w14:textId="77777777" w:rsidR="00366850" w:rsidRPr="0059398E" w:rsidRDefault="00366850" w:rsidP="00B3550D">
            <w:pPr>
              <w:rPr>
                <w:rFonts w:eastAsia="Calibri"/>
                <w:bCs/>
                <w:iCs/>
              </w:rPr>
            </w:pPr>
          </w:p>
          <w:p w14:paraId="7BEAEB1E" w14:textId="77777777" w:rsidR="00366850" w:rsidRPr="0059398E" w:rsidRDefault="00366850" w:rsidP="00B3550D">
            <w:pPr>
              <w:rPr>
                <w:rFonts w:eastAsia="Calibri"/>
                <w:b/>
              </w:rPr>
            </w:pPr>
            <w:r w:rsidRPr="0059398E">
              <w:rPr>
                <w:rFonts w:eastAsia="Calibri"/>
                <w:iCs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pri </w:t>
            </w:r>
            <w:r w:rsidRPr="0059398E">
              <w:rPr>
                <w:rFonts w:eastAsia="Calibri"/>
                <w:iCs/>
              </w:rPr>
              <w:t xml:space="preserve">osebi: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na telefonski številki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ali elektronskem naslovu: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>.</w:t>
            </w:r>
          </w:p>
        </w:tc>
      </w:tr>
      <w:tr w:rsidR="00366850" w:rsidRPr="0059398E" w14:paraId="7A949198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837A" w14:textId="77777777" w:rsidR="00366850" w:rsidRPr="0059398E" w:rsidRDefault="00366850" w:rsidP="00B3550D">
            <w:pPr>
              <w:rPr>
                <w:rFonts w:eastAsia="Calibri"/>
                <w:iCs/>
              </w:rPr>
            </w:pPr>
          </w:p>
        </w:tc>
      </w:tr>
      <w:tr w:rsidR="00366850" w:rsidRPr="0059398E" w14:paraId="62A9CCF1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30A26FDA" w14:textId="38C1A3DE" w:rsidR="00366850" w:rsidRPr="0059398E" w:rsidRDefault="00366850" w:rsidP="00B3550D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(Mer1)</w:t>
            </w:r>
            <w:r w:rsidRPr="0059398E">
              <w:rPr>
                <w:rFonts w:eastAsia="Calibri"/>
                <w:b/>
                <w:bCs/>
              </w:rPr>
              <w:t xml:space="preserve">  - </w:t>
            </w:r>
            <w:r>
              <w:rPr>
                <w:rFonts w:eastAsia="Calibri"/>
                <w:b/>
                <w:bCs/>
              </w:rPr>
              <w:t>Razvojni inženir</w:t>
            </w:r>
          </w:p>
        </w:tc>
      </w:tr>
      <w:tr w:rsidR="00366850" w:rsidRPr="0059398E" w14:paraId="6BF9B486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3615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CAF991F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>
              <w:rPr>
                <w:rFonts w:eastAsia="Calibri"/>
                <w:b/>
                <w:iCs/>
              </w:rPr>
              <w:t xml:space="preserve">- </w:t>
            </w:r>
            <w:r w:rsidRPr="0059398E">
              <w:rPr>
                <w:rFonts w:eastAsia="Calibri"/>
                <w:b/>
                <w:iCs/>
              </w:rPr>
              <w:t>sodelovanje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5C7CF3">
              <w:rPr>
                <w:rFonts w:eastAsia="Calibri"/>
                <w:b/>
                <w:iCs/>
                <w:vertAlign w:val="superscript"/>
              </w:rPr>
              <w:instrText xml:space="preserve"> NOTEREF _Ref207886711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5C7CF3">
              <w:rPr>
                <w:rFonts w:eastAsia="Calibri"/>
                <w:b/>
                <w:iCs/>
                <w:vertAlign w:val="superscript"/>
              </w:rPr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5C7CF3">
              <w:rPr>
                <w:rFonts w:eastAsia="Calibri"/>
                <w:b/>
                <w:iCs/>
                <w:vertAlign w:val="superscript"/>
              </w:rPr>
              <w:t>1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end"/>
            </w:r>
            <w:r>
              <w:rPr>
                <w:rFonts w:eastAsia="Calibri"/>
                <w:b/>
                <w:iCs/>
              </w:rPr>
              <w:t xml:space="preserve"> pri uspešnem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5C7CF3">
              <w:rPr>
                <w:rFonts w:eastAsia="Calibri"/>
                <w:b/>
                <w:iCs/>
                <w:vertAlign w:val="superscript"/>
              </w:rPr>
              <w:instrText xml:space="preserve"> NOTEREF _Ref207886716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5C7CF3">
              <w:rPr>
                <w:rFonts w:eastAsia="Calibri"/>
                <w:b/>
                <w:iCs/>
                <w:vertAlign w:val="superscript"/>
              </w:rPr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5C7CF3">
              <w:rPr>
                <w:rFonts w:eastAsia="Calibri"/>
                <w:b/>
                <w:iCs/>
                <w:vertAlign w:val="superscript"/>
              </w:rPr>
              <w:t>2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07921DC5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0B8CCA70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33EE32F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0E9E5A45" w14:textId="77777777" w:rsidR="00366850" w:rsidRPr="0059398E" w:rsidRDefault="00366850" w:rsidP="00B3550D">
            <w:pPr>
              <w:rPr>
                <w:rFonts w:eastAsia="Calibri"/>
                <w:iCs/>
              </w:rPr>
            </w:pPr>
            <w:r w:rsidRPr="0059398E">
              <w:rPr>
                <w:rFonts w:eastAsia="Calibri"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  <w:tr w:rsidR="00366850" w:rsidRPr="0059398E" w14:paraId="4862F2C9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6001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</w:p>
        </w:tc>
      </w:tr>
      <w:tr w:rsidR="00366850" w:rsidRPr="0059398E" w14:paraId="49FF8E96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1708DC7E" w14:textId="0F8D7D73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(Mer2)</w:t>
            </w:r>
            <w:r w:rsidRPr="0059398E">
              <w:rPr>
                <w:rFonts w:eastAsia="Calibri"/>
                <w:b/>
                <w:bCs/>
              </w:rPr>
              <w:t xml:space="preserve">  - </w:t>
            </w:r>
            <w:r>
              <w:rPr>
                <w:rFonts w:eastAsia="Calibri"/>
                <w:b/>
                <w:bCs/>
              </w:rPr>
              <w:t>Razvojni inženir</w:t>
            </w:r>
          </w:p>
        </w:tc>
      </w:tr>
      <w:tr w:rsidR="00366850" w:rsidRPr="0059398E" w14:paraId="43F75E68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EEE6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6D92E8A9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>
              <w:rPr>
                <w:rFonts w:eastAsia="Calibri"/>
                <w:b/>
                <w:iCs/>
              </w:rPr>
              <w:t xml:space="preserve">– </w:t>
            </w:r>
            <w:r w:rsidRPr="0059398E">
              <w:rPr>
                <w:rFonts w:eastAsia="Calibri"/>
                <w:b/>
                <w:iCs/>
              </w:rPr>
              <w:t>sodelovanje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_Ref207886711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EC59AD">
              <w:rPr>
                <w:rFonts w:eastAsia="Calibri"/>
                <w:b/>
                <w:iCs/>
                <w:vertAlign w:val="superscript"/>
              </w:rPr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EC59AD">
              <w:rPr>
                <w:rFonts w:eastAsia="Calibri"/>
                <w:b/>
                <w:iCs/>
                <w:vertAlign w:val="superscript"/>
              </w:rPr>
              <w:t>1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>
              <w:rPr>
                <w:rFonts w:eastAsia="Calibri"/>
                <w:b/>
                <w:bCs/>
                <w:vertAlign w:val="superscript"/>
              </w:rPr>
              <w:t xml:space="preserve"> </w:t>
            </w:r>
            <w:r>
              <w:rPr>
                <w:rFonts w:eastAsia="Calibri"/>
                <w:b/>
                <w:iCs/>
              </w:rPr>
              <w:t>pri uspešnem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_Ref207886716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EC59AD">
              <w:rPr>
                <w:rFonts w:eastAsia="Calibri"/>
                <w:b/>
                <w:iCs/>
                <w:vertAlign w:val="superscript"/>
              </w:rPr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EC59AD">
              <w:rPr>
                <w:rFonts w:eastAsia="Calibri"/>
                <w:b/>
                <w:iCs/>
                <w:vertAlign w:val="superscript"/>
              </w:rPr>
              <w:t>2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7F48605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Funkcionalnost referenčnega projekta </w:t>
            </w:r>
            <w:r w:rsidRPr="0059398E">
              <w:rPr>
                <w:rFonts w:eastAsia="Calibri"/>
                <w:i/>
                <w:iCs/>
              </w:rPr>
              <w:t>(označite z »x«):</w:t>
            </w:r>
          </w:p>
          <w:p w14:paraId="3AC63393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sistemom za elektronsko vročanje dokumentov</w:t>
            </w:r>
          </w:p>
          <w:p w14:paraId="60B56C5C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finančnim ali računovodskim sistemom</w:t>
            </w:r>
          </w:p>
          <w:p w14:paraId="2B0AFD15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5F9BEB8A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BA7EFF6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4ADA09B" w14:textId="77777777" w:rsidR="00366850" w:rsidRPr="0059398E" w:rsidRDefault="00366850" w:rsidP="00B3550D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</w:tbl>
    <w:p w14:paraId="1837110F" w14:textId="77777777" w:rsidR="00366850" w:rsidRDefault="00366850" w:rsidP="0059398E">
      <w:pPr>
        <w:rPr>
          <w:rFonts w:eastAsia="Calibri"/>
        </w:rPr>
      </w:pPr>
    </w:p>
    <w:p w14:paraId="71669FE4" w14:textId="77777777" w:rsidR="00366850" w:rsidRDefault="00366850" w:rsidP="0059398E">
      <w:pPr>
        <w:rPr>
          <w:rFonts w:eastAsia="Calibri"/>
        </w:rPr>
      </w:pPr>
    </w:p>
    <w:p w14:paraId="66D699B0" w14:textId="77777777" w:rsidR="00366850" w:rsidRDefault="00366850" w:rsidP="0059398E">
      <w:pPr>
        <w:rPr>
          <w:rFonts w:eastAsia="Calibri"/>
        </w:rPr>
      </w:pPr>
    </w:p>
    <w:p w14:paraId="24CB5AFC" w14:textId="77777777" w:rsidR="00366850" w:rsidRDefault="00366850" w:rsidP="0059398E">
      <w:pPr>
        <w:rPr>
          <w:rFonts w:eastAsia="Calibr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850" w:rsidRPr="0059398E" w14:paraId="3A2ACEAC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3EFAE4DD" w14:textId="5CD47265" w:rsidR="00366850" w:rsidRPr="0059398E" w:rsidRDefault="00366850" w:rsidP="00B3550D">
            <w:pPr>
              <w:jc w:val="left"/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lastRenderedPageBreak/>
              <w:t xml:space="preserve">Vloga: </w:t>
            </w:r>
            <w:r>
              <w:rPr>
                <w:rFonts w:eastAsia="Calibri"/>
                <w:b/>
              </w:rPr>
              <w:t>RAZVOJNI INŽENIR 2</w:t>
            </w:r>
          </w:p>
        </w:tc>
      </w:tr>
      <w:tr w:rsidR="00366850" w:rsidRPr="0059398E" w14:paraId="2B5C8248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74E7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t xml:space="preserve">Kader </w:t>
            </w:r>
            <w:r w:rsidRPr="0059398E">
              <w:rPr>
                <w:rFonts w:eastAsia="Calibri"/>
                <w:i/>
              </w:rPr>
              <w:t>(ime in priimek):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366850" w:rsidRPr="0059398E" w14:paraId="4AC26F5E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DF1F" w14:textId="77777777" w:rsidR="00366850" w:rsidRPr="0059398E" w:rsidRDefault="00366850" w:rsidP="00B3550D">
            <w:pPr>
              <w:rPr>
                <w:rFonts w:eastAsia="Calibri"/>
                <w:b/>
                <w:bCs/>
              </w:rPr>
            </w:pPr>
            <w:r w:rsidRPr="0059398E">
              <w:rPr>
                <w:rFonts w:eastAsia="Calibri"/>
                <w:b/>
              </w:rPr>
              <w:t xml:space="preserve">Zaposlen pri </w:t>
            </w:r>
            <w:r w:rsidRPr="0059398E">
              <w:rPr>
                <w:rFonts w:eastAsia="Calibri"/>
                <w:bCs/>
                <w:i/>
                <w:iCs/>
              </w:rPr>
              <w:t>/če kader ni zaposlen pri ponudniku/: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366850" w:rsidRPr="0059398E" w14:paraId="29C26D86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5173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1. Referenčni projekt 1 </w:t>
            </w:r>
            <w:r w:rsidRPr="0059398E">
              <w:rPr>
                <w:rFonts w:eastAsia="Calibri"/>
                <w:bCs/>
                <w:iCs/>
              </w:rPr>
              <w:t>(</w:t>
            </w:r>
            <w:r>
              <w:t>je v obdobju zadnjih petih (5) let, šteto od dneva objave obvestila o tem naročilu na portalu javnih naročil, vsaj dve (2) leti nastopal v vlogi razvijalca na projektu</w:t>
            </w:r>
            <w:r w:rsidRPr="0059398E">
              <w:rPr>
                <w:rFonts w:eastAsia="Calibri"/>
              </w:rPr>
              <w:t>)</w:t>
            </w:r>
          </w:p>
          <w:p w14:paraId="053C7CA0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C85C36A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>Opis dela na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2A6A9AD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EC8288A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1FC8160B" w14:textId="77777777" w:rsidR="00366850" w:rsidRPr="0059398E" w:rsidRDefault="00366850" w:rsidP="00B3550D">
            <w:pPr>
              <w:rPr>
                <w:rFonts w:eastAsia="Calibri"/>
                <w:bCs/>
                <w:iCs/>
              </w:rPr>
            </w:pPr>
          </w:p>
          <w:p w14:paraId="5A026AA7" w14:textId="77777777" w:rsidR="00366850" w:rsidRPr="0059398E" w:rsidRDefault="00366850" w:rsidP="00B3550D">
            <w:pPr>
              <w:rPr>
                <w:rFonts w:eastAsia="Calibri"/>
                <w:b/>
              </w:rPr>
            </w:pPr>
            <w:r w:rsidRPr="0059398E">
              <w:rPr>
                <w:rFonts w:eastAsia="Calibri"/>
                <w:iCs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pri </w:t>
            </w:r>
            <w:r w:rsidRPr="0059398E">
              <w:rPr>
                <w:rFonts w:eastAsia="Calibri"/>
                <w:iCs/>
              </w:rPr>
              <w:t xml:space="preserve">osebi: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na telefonski številki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ali elektronskem naslovu: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>.</w:t>
            </w:r>
          </w:p>
        </w:tc>
      </w:tr>
      <w:tr w:rsidR="00366850" w:rsidRPr="0059398E" w14:paraId="7D9AACDE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73E4" w14:textId="77777777" w:rsidR="00366850" w:rsidRPr="0059398E" w:rsidRDefault="00366850" w:rsidP="00B3550D">
            <w:pPr>
              <w:rPr>
                <w:rFonts w:eastAsia="Calibri"/>
                <w:iCs/>
              </w:rPr>
            </w:pPr>
          </w:p>
        </w:tc>
      </w:tr>
      <w:tr w:rsidR="00366850" w:rsidRPr="0059398E" w14:paraId="7D44B425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31E6C5F2" w14:textId="77777777" w:rsidR="00366850" w:rsidRPr="0059398E" w:rsidRDefault="00366850" w:rsidP="00B3550D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(Mer1)</w:t>
            </w:r>
            <w:r w:rsidRPr="0059398E">
              <w:rPr>
                <w:rFonts w:eastAsia="Calibri"/>
                <w:b/>
                <w:bCs/>
              </w:rPr>
              <w:t xml:space="preserve">  - </w:t>
            </w:r>
            <w:r>
              <w:rPr>
                <w:rFonts w:eastAsia="Calibri"/>
                <w:b/>
                <w:bCs/>
              </w:rPr>
              <w:t>Razvojni inženir</w:t>
            </w:r>
          </w:p>
        </w:tc>
      </w:tr>
      <w:tr w:rsidR="00366850" w:rsidRPr="0059398E" w14:paraId="377BA468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EA79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109307B1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>
              <w:rPr>
                <w:rFonts w:eastAsia="Calibri"/>
                <w:b/>
                <w:iCs/>
              </w:rPr>
              <w:t xml:space="preserve">- </w:t>
            </w:r>
            <w:r w:rsidRPr="0059398E">
              <w:rPr>
                <w:rFonts w:eastAsia="Calibri"/>
                <w:b/>
                <w:iCs/>
              </w:rPr>
              <w:t>sodelovanje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5C7CF3">
              <w:rPr>
                <w:rFonts w:eastAsia="Calibri"/>
                <w:b/>
                <w:iCs/>
                <w:vertAlign w:val="superscript"/>
              </w:rPr>
              <w:instrText xml:space="preserve"> NOTEREF _Ref207886711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5C7CF3">
              <w:rPr>
                <w:rFonts w:eastAsia="Calibri"/>
                <w:b/>
                <w:iCs/>
                <w:vertAlign w:val="superscript"/>
              </w:rPr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5C7CF3">
              <w:rPr>
                <w:rFonts w:eastAsia="Calibri"/>
                <w:b/>
                <w:iCs/>
                <w:vertAlign w:val="superscript"/>
              </w:rPr>
              <w:t>1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end"/>
            </w:r>
            <w:r>
              <w:rPr>
                <w:rFonts w:eastAsia="Calibri"/>
                <w:b/>
                <w:iCs/>
              </w:rPr>
              <w:t xml:space="preserve"> pri uspešnem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5C7CF3">
              <w:rPr>
                <w:rFonts w:eastAsia="Calibri"/>
                <w:b/>
                <w:iCs/>
                <w:vertAlign w:val="superscript"/>
              </w:rPr>
              <w:instrText xml:space="preserve"> NOTEREF _Ref207886716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5C7CF3">
              <w:rPr>
                <w:rFonts w:eastAsia="Calibri"/>
                <w:b/>
                <w:iCs/>
                <w:vertAlign w:val="superscript"/>
              </w:rPr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5C7CF3">
              <w:rPr>
                <w:rFonts w:eastAsia="Calibri"/>
                <w:b/>
                <w:iCs/>
                <w:vertAlign w:val="superscript"/>
              </w:rPr>
              <w:t>2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39ABBB5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1220079E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1D0EB6C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6E482D2" w14:textId="77777777" w:rsidR="00366850" w:rsidRPr="0059398E" w:rsidRDefault="00366850" w:rsidP="00B3550D">
            <w:pPr>
              <w:rPr>
                <w:rFonts w:eastAsia="Calibri"/>
                <w:iCs/>
              </w:rPr>
            </w:pPr>
            <w:r w:rsidRPr="0059398E">
              <w:rPr>
                <w:rFonts w:eastAsia="Calibri"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  <w:tr w:rsidR="00366850" w:rsidRPr="0059398E" w14:paraId="5F09D43A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F5D6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</w:p>
        </w:tc>
      </w:tr>
      <w:tr w:rsidR="00366850" w:rsidRPr="0059398E" w14:paraId="350FE066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171FABD6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(Mer2)</w:t>
            </w:r>
            <w:r w:rsidRPr="0059398E">
              <w:rPr>
                <w:rFonts w:eastAsia="Calibri"/>
                <w:b/>
                <w:bCs/>
              </w:rPr>
              <w:t xml:space="preserve">  - </w:t>
            </w:r>
            <w:r>
              <w:rPr>
                <w:rFonts w:eastAsia="Calibri"/>
                <w:b/>
                <w:bCs/>
              </w:rPr>
              <w:t>Razvojni inženir</w:t>
            </w:r>
          </w:p>
        </w:tc>
      </w:tr>
      <w:tr w:rsidR="00366850" w:rsidRPr="0059398E" w14:paraId="5E14BC62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709D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208CFC6C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>
              <w:rPr>
                <w:rFonts w:eastAsia="Calibri"/>
                <w:b/>
                <w:iCs/>
              </w:rPr>
              <w:t xml:space="preserve">– </w:t>
            </w:r>
            <w:r w:rsidRPr="0059398E">
              <w:rPr>
                <w:rFonts w:eastAsia="Calibri"/>
                <w:b/>
                <w:iCs/>
              </w:rPr>
              <w:t>sodelovanje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_Ref207886711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EC59AD">
              <w:rPr>
                <w:rFonts w:eastAsia="Calibri"/>
                <w:b/>
                <w:iCs/>
                <w:vertAlign w:val="superscript"/>
              </w:rPr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EC59AD">
              <w:rPr>
                <w:rFonts w:eastAsia="Calibri"/>
                <w:b/>
                <w:iCs/>
                <w:vertAlign w:val="superscript"/>
              </w:rPr>
              <w:t>1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>
              <w:rPr>
                <w:rFonts w:eastAsia="Calibri"/>
                <w:b/>
                <w:bCs/>
                <w:vertAlign w:val="superscript"/>
              </w:rPr>
              <w:t xml:space="preserve"> </w:t>
            </w:r>
            <w:r>
              <w:rPr>
                <w:rFonts w:eastAsia="Calibri"/>
                <w:b/>
                <w:iCs/>
              </w:rPr>
              <w:t>pri uspešnem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_Ref207886716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EC59AD">
              <w:rPr>
                <w:rFonts w:eastAsia="Calibri"/>
                <w:b/>
                <w:iCs/>
                <w:vertAlign w:val="superscript"/>
              </w:rPr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EC59AD">
              <w:rPr>
                <w:rFonts w:eastAsia="Calibri"/>
                <w:b/>
                <w:iCs/>
                <w:vertAlign w:val="superscript"/>
              </w:rPr>
              <w:t>2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5BBC765A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Funkcionalnost referenčnega projekta </w:t>
            </w:r>
            <w:r w:rsidRPr="0059398E">
              <w:rPr>
                <w:rFonts w:eastAsia="Calibri"/>
                <w:i/>
                <w:iCs/>
              </w:rPr>
              <w:t>(označite z »x«):</w:t>
            </w:r>
          </w:p>
          <w:p w14:paraId="68154098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sistemom za elektronsko vročanje dokumentov</w:t>
            </w:r>
          </w:p>
          <w:p w14:paraId="125C089F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finančnim ali računovodskim sistemom</w:t>
            </w:r>
          </w:p>
          <w:p w14:paraId="6FC389D6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B8BBAEC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A8EC407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520327A5" w14:textId="77777777" w:rsidR="00366850" w:rsidRPr="0059398E" w:rsidRDefault="00366850" w:rsidP="00B3550D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</w:tbl>
    <w:p w14:paraId="2908503C" w14:textId="77777777" w:rsidR="00366850" w:rsidRDefault="00366850" w:rsidP="0059398E">
      <w:pPr>
        <w:rPr>
          <w:rFonts w:eastAsia="Calibri"/>
        </w:rPr>
      </w:pPr>
    </w:p>
    <w:p w14:paraId="077EDFEE" w14:textId="77777777" w:rsidR="00366850" w:rsidRDefault="00366850" w:rsidP="0059398E">
      <w:pPr>
        <w:rPr>
          <w:rFonts w:eastAsia="Calibri"/>
        </w:rPr>
      </w:pPr>
    </w:p>
    <w:p w14:paraId="19DEB132" w14:textId="77777777" w:rsidR="00366850" w:rsidRDefault="00366850" w:rsidP="0059398E">
      <w:pPr>
        <w:rPr>
          <w:rFonts w:eastAsia="Calibri"/>
        </w:rPr>
      </w:pPr>
    </w:p>
    <w:p w14:paraId="3A2CF565" w14:textId="77777777" w:rsidR="00366850" w:rsidRDefault="00366850" w:rsidP="0059398E">
      <w:pPr>
        <w:rPr>
          <w:rFonts w:eastAsia="Calibr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850" w:rsidRPr="0059398E" w14:paraId="5C0BCE05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6D9DDBF2" w14:textId="00183F46" w:rsidR="00366850" w:rsidRPr="0059398E" w:rsidRDefault="00366850" w:rsidP="00B3550D">
            <w:pPr>
              <w:jc w:val="left"/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lastRenderedPageBreak/>
              <w:t xml:space="preserve">Vloga: </w:t>
            </w:r>
            <w:r>
              <w:rPr>
                <w:rFonts w:eastAsia="Calibri"/>
                <w:b/>
              </w:rPr>
              <w:t>RAZVIJALEC NA NIVOJU PODATKOVNE ZBIRKE</w:t>
            </w:r>
            <w:r w:rsidRPr="0059398E">
              <w:rPr>
                <w:rFonts w:eastAsia="Calibri"/>
                <w:b/>
              </w:rPr>
              <w:t xml:space="preserve">   </w:t>
            </w:r>
          </w:p>
        </w:tc>
      </w:tr>
      <w:tr w:rsidR="00366850" w:rsidRPr="0059398E" w14:paraId="24AB34BC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8070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</w:rPr>
              <w:t xml:space="preserve">Kader </w:t>
            </w:r>
            <w:r w:rsidRPr="0059398E">
              <w:rPr>
                <w:rFonts w:eastAsia="Calibri"/>
                <w:i/>
              </w:rPr>
              <w:t>(ime in priimek):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366850" w:rsidRPr="0059398E" w14:paraId="0B3FD74E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E74A" w14:textId="77777777" w:rsidR="00366850" w:rsidRPr="0059398E" w:rsidRDefault="00366850" w:rsidP="00B3550D">
            <w:pPr>
              <w:rPr>
                <w:rFonts w:eastAsia="Calibri"/>
                <w:b/>
                <w:bCs/>
              </w:rPr>
            </w:pPr>
            <w:r w:rsidRPr="0059398E">
              <w:rPr>
                <w:rFonts w:eastAsia="Calibri"/>
                <w:b/>
              </w:rPr>
              <w:t xml:space="preserve">Zaposlen pri </w:t>
            </w:r>
            <w:r w:rsidRPr="0059398E">
              <w:rPr>
                <w:rFonts w:eastAsia="Calibri"/>
                <w:bCs/>
                <w:i/>
                <w:iCs/>
              </w:rPr>
              <w:t>/če kader ni zaposlen pri ponudniku/: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</w:tc>
      </w:tr>
      <w:tr w:rsidR="00366850" w:rsidRPr="0059398E" w14:paraId="196D3D46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8183" w14:textId="2F94CD6D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1. Referenčni projekt 1 </w:t>
            </w:r>
            <w:r w:rsidRPr="0059398E">
              <w:rPr>
                <w:rFonts w:eastAsia="Calibri"/>
                <w:bCs/>
                <w:iCs/>
              </w:rPr>
              <w:t>(</w:t>
            </w:r>
            <w:r w:rsidR="00702321">
              <w:t>je  v obdobju zadnjih petih (5) let, šteto od dneva objave obvestila o tem naročilu na portalu javnih naročil, vsaj dve (2) leti nastopal v vlogi razvijalca na nivoju podatkovne zbirke na projektu</w:t>
            </w:r>
            <w:r w:rsidRPr="0059398E">
              <w:rPr>
                <w:rFonts w:eastAsia="Calibri"/>
              </w:rPr>
              <w:t>)</w:t>
            </w:r>
          </w:p>
          <w:p w14:paraId="71FC3E93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74F9923F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>Opis dela na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256C7D0A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E05AFBD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B33CDF6" w14:textId="77777777" w:rsidR="00366850" w:rsidRPr="0059398E" w:rsidRDefault="00366850" w:rsidP="00B3550D">
            <w:pPr>
              <w:rPr>
                <w:rFonts w:eastAsia="Calibri"/>
                <w:bCs/>
                <w:iCs/>
              </w:rPr>
            </w:pPr>
          </w:p>
          <w:p w14:paraId="1D712A37" w14:textId="77777777" w:rsidR="00366850" w:rsidRPr="0059398E" w:rsidRDefault="00366850" w:rsidP="00B3550D">
            <w:pPr>
              <w:rPr>
                <w:rFonts w:eastAsia="Calibri"/>
                <w:b/>
              </w:rPr>
            </w:pPr>
            <w:r w:rsidRPr="0059398E">
              <w:rPr>
                <w:rFonts w:eastAsia="Calibri"/>
                <w:iCs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pri </w:t>
            </w:r>
            <w:r w:rsidRPr="0059398E">
              <w:rPr>
                <w:rFonts w:eastAsia="Calibri"/>
                <w:iCs/>
              </w:rPr>
              <w:t xml:space="preserve">osebi: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na telefonski številki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 xml:space="preserve"> ali elektronskem naslovu: </w:t>
            </w:r>
            <w:r w:rsidRPr="0059398E">
              <w:rPr>
                <w:rFonts w:eastAsia="Calibri"/>
                <w:bCs/>
                <w:i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  <w:iCs/>
              </w:rPr>
              <w:instrText xml:space="preserve"> FORMTEXT </w:instrText>
            </w:r>
            <w:r w:rsidRPr="0059398E">
              <w:rPr>
                <w:rFonts w:eastAsia="Calibri"/>
                <w:bCs/>
                <w:iCs/>
              </w:rPr>
            </w:r>
            <w:r w:rsidRPr="0059398E">
              <w:rPr>
                <w:rFonts w:eastAsia="Calibri"/>
                <w:bCs/>
                <w:iCs/>
              </w:rPr>
              <w:fldChar w:fldCharType="separate"/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  <w:bCs/>
                <w:i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  <w:iCs/>
              </w:rPr>
              <w:t>.</w:t>
            </w:r>
          </w:p>
        </w:tc>
      </w:tr>
      <w:tr w:rsidR="00366850" w:rsidRPr="0059398E" w14:paraId="06E2846B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703D" w14:textId="77777777" w:rsidR="00366850" w:rsidRPr="0059398E" w:rsidRDefault="00366850" w:rsidP="00B3550D">
            <w:pPr>
              <w:rPr>
                <w:rFonts w:eastAsia="Calibri"/>
                <w:iCs/>
              </w:rPr>
            </w:pPr>
          </w:p>
        </w:tc>
      </w:tr>
      <w:tr w:rsidR="00366850" w:rsidRPr="0059398E" w14:paraId="579D998E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3AFEAF73" w14:textId="0ACA7DED" w:rsidR="00366850" w:rsidRPr="0059398E" w:rsidRDefault="00366850" w:rsidP="00B3550D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(Mer1)</w:t>
            </w:r>
            <w:r w:rsidRPr="0059398E">
              <w:rPr>
                <w:rFonts w:eastAsia="Calibri"/>
                <w:b/>
                <w:bCs/>
              </w:rPr>
              <w:t xml:space="preserve">  - </w:t>
            </w:r>
            <w:r w:rsidRPr="00602FC6">
              <w:rPr>
                <w:b/>
                <w:bCs/>
              </w:rPr>
              <w:t>Razvijalec na nivoju podatkovne zbirke</w:t>
            </w:r>
          </w:p>
        </w:tc>
      </w:tr>
      <w:tr w:rsidR="00366850" w:rsidRPr="0059398E" w14:paraId="620B771E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C110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54B372E7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>
              <w:rPr>
                <w:rFonts w:eastAsia="Calibri"/>
                <w:b/>
                <w:iCs/>
              </w:rPr>
              <w:t xml:space="preserve">- </w:t>
            </w:r>
            <w:r w:rsidRPr="0059398E">
              <w:rPr>
                <w:rFonts w:eastAsia="Calibri"/>
                <w:b/>
                <w:iCs/>
              </w:rPr>
              <w:t>sodelovanje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5C7CF3">
              <w:rPr>
                <w:rFonts w:eastAsia="Calibri"/>
                <w:b/>
                <w:iCs/>
                <w:vertAlign w:val="superscript"/>
              </w:rPr>
              <w:instrText xml:space="preserve"> NOTEREF _Ref207886711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5C7CF3">
              <w:rPr>
                <w:rFonts w:eastAsia="Calibri"/>
                <w:b/>
                <w:iCs/>
                <w:vertAlign w:val="superscript"/>
              </w:rPr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5C7CF3">
              <w:rPr>
                <w:rFonts w:eastAsia="Calibri"/>
                <w:b/>
                <w:iCs/>
                <w:vertAlign w:val="superscript"/>
              </w:rPr>
              <w:t>1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end"/>
            </w:r>
            <w:r>
              <w:rPr>
                <w:rFonts w:eastAsia="Calibri"/>
                <w:b/>
                <w:iCs/>
              </w:rPr>
              <w:t xml:space="preserve"> pri uspešnem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5C7CF3">
              <w:rPr>
                <w:rFonts w:eastAsia="Calibri"/>
                <w:b/>
                <w:iCs/>
                <w:vertAlign w:val="superscript"/>
              </w:rPr>
              <w:instrText xml:space="preserve"> NOTEREF _Ref207886716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5C7CF3">
              <w:rPr>
                <w:rFonts w:eastAsia="Calibri"/>
                <w:b/>
                <w:iCs/>
                <w:vertAlign w:val="superscript"/>
              </w:rPr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5C7CF3">
              <w:rPr>
                <w:rFonts w:eastAsia="Calibri"/>
                <w:b/>
                <w:iCs/>
                <w:vertAlign w:val="superscript"/>
              </w:rPr>
              <w:t>2</w:t>
            </w:r>
            <w:r w:rsidRPr="005C7CF3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034BFDEF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15597086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233E8F17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20417A2" w14:textId="77777777" w:rsidR="00366850" w:rsidRPr="0059398E" w:rsidRDefault="00366850" w:rsidP="00B3550D">
            <w:pPr>
              <w:rPr>
                <w:rFonts w:eastAsia="Calibri"/>
                <w:iCs/>
              </w:rPr>
            </w:pPr>
            <w:r w:rsidRPr="0059398E">
              <w:rPr>
                <w:rFonts w:eastAsia="Calibri"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  <w:tr w:rsidR="00366850" w:rsidRPr="0059398E" w14:paraId="42721C84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AEDC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</w:p>
        </w:tc>
      </w:tr>
      <w:tr w:rsidR="00366850" w:rsidRPr="0059398E" w14:paraId="1CC52FB2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2EBCD1B1" w14:textId="0B3355A9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bCs/>
                <w:iCs/>
              </w:rPr>
              <w:t>TOČKE PO MERILU (Mer2)</w:t>
            </w:r>
            <w:r w:rsidRPr="0059398E">
              <w:rPr>
                <w:rFonts w:eastAsia="Calibri"/>
                <w:b/>
                <w:bCs/>
              </w:rPr>
              <w:t xml:space="preserve">  - </w:t>
            </w:r>
            <w:r w:rsidRPr="00602FC6">
              <w:rPr>
                <w:b/>
                <w:bCs/>
              </w:rPr>
              <w:t>Razvijalec na nivoju podatkovne zbirke</w:t>
            </w:r>
          </w:p>
        </w:tc>
      </w:tr>
      <w:tr w:rsidR="00366850" w:rsidRPr="0059398E" w14:paraId="4D557730" w14:textId="77777777" w:rsidTr="00B3550D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8293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Naziv referenčnega projekta: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0E75231D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Opis dela </w:t>
            </w:r>
            <w:r>
              <w:rPr>
                <w:rFonts w:eastAsia="Calibri"/>
                <w:b/>
                <w:iCs/>
              </w:rPr>
              <w:t xml:space="preserve">– </w:t>
            </w:r>
            <w:r w:rsidRPr="0059398E">
              <w:rPr>
                <w:rFonts w:eastAsia="Calibri"/>
                <w:b/>
                <w:iCs/>
              </w:rPr>
              <w:t>sodelovanje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_Ref207886711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EC59AD">
              <w:rPr>
                <w:rFonts w:eastAsia="Calibri"/>
                <w:b/>
                <w:iCs/>
                <w:vertAlign w:val="superscript"/>
              </w:rPr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EC59AD">
              <w:rPr>
                <w:rFonts w:eastAsia="Calibri"/>
                <w:b/>
                <w:iCs/>
                <w:vertAlign w:val="superscript"/>
              </w:rPr>
              <w:t>1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>
              <w:rPr>
                <w:rFonts w:eastAsia="Calibri"/>
                <w:b/>
                <w:bCs/>
                <w:vertAlign w:val="superscript"/>
              </w:rPr>
              <w:t xml:space="preserve"> </w:t>
            </w:r>
            <w:r>
              <w:rPr>
                <w:rFonts w:eastAsia="Calibri"/>
                <w:b/>
                <w:iCs/>
              </w:rPr>
              <w:t>pri uspešnem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begin"/>
            </w:r>
            <w:r w:rsidRPr="00EC59AD">
              <w:rPr>
                <w:rFonts w:eastAsia="Calibri"/>
                <w:b/>
                <w:iCs/>
                <w:vertAlign w:val="superscript"/>
              </w:rPr>
              <w:instrText xml:space="preserve"> NOTEREF _Ref207886716 \h </w:instrText>
            </w:r>
            <w:r>
              <w:rPr>
                <w:rFonts w:eastAsia="Calibri"/>
                <w:b/>
                <w:iCs/>
                <w:vertAlign w:val="superscript"/>
              </w:rPr>
              <w:instrText xml:space="preserve"> \* MERGEFORMAT </w:instrText>
            </w:r>
            <w:r w:rsidRPr="00EC59AD">
              <w:rPr>
                <w:rFonts w:eastAsia="Calibri"/>
                <w:b/>
                <w:iCs/>
                <w:vertAlign w:val="superscript"/>
              </w:rPr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separate"/>
            </w:r>
            <w:r w:rsidRPr="00EC59AD">
              <w:rPr>
                <w:rFonts w:eastAsia="Calibri"/>
                <w:b/>
                <w:iCs/>
                <w:vertAlign w:val="superscript"/>
              </w:rPr>
              <w:t>2</w:t>
            </w:r>
            <w:r w:rsidRPr="00EC59AD">
              <w:rPr>
                <w:rFonts w:eastAsia="Calibri"/>
                <w:b/>
                <w:iCs/>
                <w:vertAlign w:val="superscript"/>
              </w:rPr>
              <w:fldChar w:fldCharType="end"/>
            </w:r>
            <w:r w:rsidRPr="0059398E">
              <w:rPr>
                <w:rFonts w:eastAsia="Calibri"/>
                <w:b/>
                <w:iCs/>
              </w:rPr>
              <w:t xml:space="preserve"> referenčnem projektu: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ED0BD9E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Funkcionalnost referenčnega projekta </w:t>
            </w:r>
            <w:r w:rsidRPr="0059398E">
              <w:rPr>
                <w:rFonts w:eastAsia="Calibri"/>
                <w:i/>
                <w:iCs/>
              </w:rPr>
              <w:t>(označite z »x«):</w:t>
            </w:r>
          </w:p>
          <w:p w14:paraId="69072512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sistemom za elektronsko vročanje dokumentov</w:t>
            </w:r>
          </w:p>
          <w:p w14:paraId="5226191A" w14:textId="77777777" w:rsidR="00366850" w:rsidRPr="0059398E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9398E">
              <w:rPr>
                <w:rFonts w:eastAsia="Calibri"/>
              </w:rPr>
              <w:instrText xml:space="preserve"> FORMCHECKBOX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Integracija s finančnim ali računovodskim sistemom</w:t>
            </w:r>
          </w:p>
          <w:p w14:paraId="1A9DD410" w14:textId="77777777" w:rsidR="00366850" w:rsidRDefault="00366850" w:rsidP="00B3550D">
            <w:pPr>
              <w:rPr>
                <w:rFonts w:eastAsia="Calibri"/>
              </w:rPr>
            </w:pPr>
            <w:r w:rsidRPr="0059398E">
              <w:rPr>
                <w:rFonts w:eastAsia="Calibri"/>
                <w:b/>
                <w:iCs/>
              </w:rPr>
              <w:t xml:space="preserve">Datum začetka projekta: 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t xml:space="preserve">         </w:t>
            </w:r>
            <w:r w:rsidRPr="0059398E">
              <w:rPr>
                <w:rFonts w:eastAsia="Calibri"/>
                <w:b/>
                <w:iCs/>
              </w:rPr>
              <w:t>Datum zaključenosti projekta:</w:t>
            </w:r>
            <w:r w:rsidRPr="0059398E">
              <w:rPr>
                <w:rFonts w:eastAsia="Calibri"/>
              </w:rPr>
              <w:t xml:space="preserve">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33DD2695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 xml:space="preserve">Datum vpeljave v produkcijsko okolje: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461DE185" w14:textId="77777777" w:rsidR="00366850" w:rsidRPr="0059398E" w:rsidRDefault="00366850" w:rsidP="00B3550D">
            <w:pPr>
              <w:rPr>
                <w:rFonts w:eastAsia="Calibri"/>
                <w:b/>
                <w:iCs/>
              </w:rPr>
            </w:pPr>
            <w:r w:rsidRPr="0059398E">
              <w:rPr>
                <w:rFonts w:eastAsia="Calibri"/>
                <w:b/>
                <w:iCs/>
              </w:rPr>
              <w:t xml:space="preserve">Naročnik referenčnega projekta:  </w:t>
            </w:r>
            <w:r w:rsidRPr="0059398E">
              <w:rPr>
                <w:rFonts w:eastAsia="Calibr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</w:rPr>
              <w:instrText xml:space="preserve"> FORMTEXT </w:instrText>
            </w:r>
            <w:r w:rsidRPr="0059398E">
              <w:rPr>
                <w:rFonts w:eastAsia="Calibri"/>
              </w:rPr>
            </w:r>
            <w:r w:rsidRPr="0059398E">
              <w:rPr>
                <w:rFonts w:eastAsia="Calibri"/>
              </w:rPr>
              <w:fldChar w:fldCharType="separate"/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</w:p>
          <w:p w14:paraId="0361786C" w14:textId="77777777" w:rsidR="00366850" w:rsidRPr="0059398E" w:rsidRDefault="00366850" w:rsidP="00B3550D">
            <w:pPr>
              <w:rPr>
                <w:rFonts w:eastAsia="Calibri"/>
                <w:b/>
                <w:bCs/>
                <w:iCs/>
              </w:rPr>
            </w:pPr>
            <w:r w:rsidRPr="0059398E">
              <w:rPr>
                <w:rFonts w:eastAsia="Calibri"/>
              </w:rPr>
              <w:t xml:space="preserve">Predmetno je mogoče preveriti pri referenčnem naročniku: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pri </w:t>
            </w:r>
            <w:r w:rsidRPr="0059398E">
              <w:rPr>
                <w:rFonts w:eastAsia="Calibri"/>
              </w:rPr>
              <w:t xml:space="preserve">osebi: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na telefonski številki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 xml:space="preserve"> ali elektronskem naslovu: </w:t>
            </w:r>
            <w:r w:rsidRPr="0059398E">
              <w:rPr>
                <w:rFonts w:eastAsia="Calibri"/>
                <w:bCs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9398E">
              <w:rPr>
                <w:rFonts w:eastAsia="Calibri"/>
                <w:bCs/>
              </w:rPr>
              <w:instrText xml:space="preserve"> FORMTEXT </w:instrText>
            </w:r>
            <w:r w:rsidRPr="0059398E">
              <w:rPr>
                <w:rFonts w:eastAsia="Calibri"/>
                <w:bCs/>
              </w:rPr>
            </w:r>
            <w:r w:rsidRPr="0059398E">
              <w:rPr>
                <w:rFonts w:eastAsia="Calibri"/>
                <w:bCs/>
              </w:rPr>
              <w:fldChar w:fldCharType="separate"/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  <w:bCs/>
              </w:rPr>
              <w:t> </w:t>
            </w:r>
            <w:r w:rsidRPr="0059398E">
              <w:rPr>
                <w:rFonts w:eastAsia="Calibri"/>
              </w:rPr>
              <w:fldChar w:fldCharType="end"/>
            </w:r>
            <w:r w:rsidRPr="0059398E">
              <w:rPr>
                <w:rFonts w:eastAsia="Calibri"/>
                <w:bCs/>
              </w:rPr>
              <w:t>.</w:t>
            </w:r>
          </w:p>
        </w:tc>
      </w:tr>
    </w:tbl>
    <w:p w14:paraId="43ECC712" w14:textId="77777777" w:rsidR="00366850" w:rsidRPr="0059398E" w:rsidRDefault="00366850" w:rsidP="0059398E">
      <w:pPr>
        <w:rPr>
          <w:rFonts w:eastAsia="Calibri"/>
        </w:rPr>
      </w:pPr>
    </w:p>
    <w:sectPr w:rsidR="00366850" w:rsidRPr="0059398E" w:rsidSect="0052177E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417" w:left="1417" w:header="709" w:footer="10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D18BF" w14:textId="77777777" w:rsidR="004B1DD8" w:rsidRDefault="004B1DD8">
      <w:r>
        <w:separator/>
      </w:r>
    </w:p>
  </w:endnote>
  <w:endnote w:type="continuationSeparator" w:id="0">
    <w:p w14:paraId="5C7E6CC4" w14:textId="77777777" w:rsidR="004B1DD8" w:rsidRDefault="004B1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41BC5" w14:textId="77777777" w:rsidR="00A860B1" w:rsidRDefault="00457DBC" w:rsidP="00622AF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</w:rPr>
      <w:fldChar w:fldCharType="end"/>
    </w:r>
  </w:p>
  <w:p w14:paraId="540A1B4C" w14:textId="77777777" w:rsidR="00A860B1" w:rsidRDefault="00A860B1" w:rsidP="00E92DEA">
    <w:pPr>
      <w:pStyle w:val="Noga"/>
      <w:ind w:right="360"/>
    </w:pPr>
  </w:p>
  <w:p w14:paraId="3AD78CEC" w14:textId="77777777" w:rsidR="00D0161E" w:rsidRDefault="00D0161E"/>
  <w:p w14:paraId="04BC8826" w14:textId="77777777" w:rsidR="00D0161E" w:rsidRDefault="00D0161E"/>
  <w:p w14:paraId="6F1359C6" w14:textId="77777777" w:rsidR="00D0161E" w:rsidRDefault="00D0161E"/>
  <w:p w14:paraId="6738CE34" w14:textId="77777777" w:rsidR="00D0161E" w:rsidRDefault="00D0161E"/>
  <w:p w14:paraId="0EBA6249" w14:textId="77777777" w:rsidR="00D0161E" w:rsidRDefault="00D0161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A6A" w14:textId="77777777" w:rsidR="00A860B1" w:rsidRPr="00E961E5" w:rsidRDefault="00457DBC" w:rsidP="00E961E5">
    <w:pPr>
      <w:pStyle w:val="Noga"/>
      <w:tabs>
        <w:tab w:val="clear" w:pos="4536"/>
        <w:tab w:val="clear" w:pos="9072"/>
        <w:tab w:val="left" w:pos="8820"/>
      </w:tabs>
      <w:ind w:firstLine="1022"/>
      <w:jc w:val="right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2AEEEB0" wp14:editId="2C079853">
              <wp:simplePos x="0" y="0"/>
              <wp:positionH relativeFrom="column">
                <wp:posOffset>0</wp:posOffset>
              </wp:positionH>
              <wp:positionV relativeFrom="paragraph">
                <wp:posOffset>-11430</wp:posOffset>
              </wp:positionV>
              <wp:extent cx="5760085" cy="0"/>
              <wp:effectExtent l="9525" t="7620" r="12065" b="11430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2049" style="mso-height-percent:0;mso-height-relative:page;mso-width-percent:0;mso-width-relative:page;mso-wrap-distance-bottom:0;mso-wrap-distance-left:9pt;mso-wrap-distance-right:9pt;mso-wrap-distance-top:0;mso-wrap-style:square;position:absolute;visibility:visible;z-index:251659264" from="0,-0.9pt" to="453.55pt,-0.9pt"/>
          </w:pict>
        </mc:Fallback>
      </mc:AlternateContent>
    </w:r>
    <w:r w:rsidRPr="00D47552">
      <w:rPr>
        <w:rStyle w:val="tevilkastrani"/>
        <w:sz w:val="16"/>
        <w:szCs w:val="16"/>
      </w:rPr>
      <w:fldChar w:fldCharType="begin"/>
    </w:r>
    <w:r w:rsidRPr="00D47552">
      <w:rPr>
        <w:rStyle w:val="tevilkastrani"/>
        <w:sz w:val="16"/>
        <w:szCs w:val="16"/>
      </w:rPr>
      <w:instrText xml:space="preserve">PAGE  </w:instrText>
    </w:r>
    <w:r w:rsidRPr="00D47552">
      <w:rPr>
        <w:rStyle w:val="tevilkastrani"/>
        <w:sz w:val="16"/>
        <w:szCs w:val="16"/>
      </w:rPr>
      <w:fldChar w:fldCharType="separate"/>
    </w:r>
    <w:r>
      <w:rPr>
        <w:rStyle w:val="tevilkastrani"/>
        <w:noProof/>
        <w:sz w:val="16"/>
        <w:szCs w:val="16"/>
      </w:rPr>
      <w:t>2</w:t>
    </w:r>
    <w:r w:rsidRPr="00D47552">
      <w:rPr>
        <w:rStyle w:val="tevilkastrani"/>
        <w:sz w:val="16"/>
        <w:szCs w:val="16"/>
      </w:rPr>
      <w:fldChar w:fldCharType="end"/>
    </w:r>
    <w:r w:rsidRPr="002C7DC7">
      <w:rPr>
        <w:rStyle w:val="tevilkastrani"/>
        <w:sz w:val="16"/>
        <w:szCs w:val="16"/>
      </w:rPr>
      <w:t>/</w:t>
    </w:r>
    <w:r w:rsidRPr="002C7DC7">
      <w:rPr>
        <w:rStyle w:val="tevilkastrani"/>
        <w:sz w:val="16"/>
        <w:szCs w:val="16"/>
      </w:rPr>
      <w:fldChar w:fldCharType="begin"/>
    </w:r>
    <w:r w:rsidRPr="002C7DC7">
      <w:rPr>
        <w:rStyle w:val="tevilkastrani"/>
        <w:sz w:val="16"/>
        <w:szCs w:val="16"/>
      </w:rPr>
      <w:instrText xml:space="preserve"> NUMPAGES </w:instrText>
    </w:r>
    <w:r w:rsidRPr="002C7DC7">
      <w:rPr>
        <w:rStyle w:val="tevilkastrani"/>
        <w:sz w:val="16"/>
        <w:szCs w:val="16"/>
      </w:rPr>
      <w:fldChar w:fldCharType="separate"/>
    </w:r>
    <w:r>
      <w:rPr>
        <w:rStyle w:val="tevilkastrani"/>
        <w:noProof/>
        <w:sz w:val="16"/>
        <w:szCs w:val="16"/>
      </w:rPr>
      <w:t>2</w:t>
    </w:r>
    <w:r w:rsidRPr="002C7DC7">
      <w:rPr>
        <w:rStyle w:val="tevilkastrani"/>
        <w:sz w:val="16"/>
        <w:szCs w:val="16"/>
      </w:rPr>
      <w:fldChar w:fldCharType="end"/>
    </w:r>
  </w:p>
  <w:p w14:paraId="64615CEB" w14:textId="77777777" w:rsidR="00D0161E" w:rsidRDefault="00D0161E"/>
  <w:p w14:paraId="4DF2AF16" w14:textId="77777777" w:rsidR="00D0161E" w:rsidRDefault="00D0161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21725" w14:textId="77777777" w:rsidR="00A860B1" w:rsidRPr="007F597F" w:rsidRDefault="00A860B1" w:rsidP="001A550A">
    <w:pPr>
      <w:autoSpaceDE w:val="0"/>
      <w:autoSpaceDN w:val="0"/>
      <w:adjustRightInd w:val="0"/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9D148" w14:textId="77777777" w:rsidR="004B1DD8" w:rsidRDefault="004B1DD8">
      <w:r>
        <w:separator/>
      </w:r>
    </w:p>
  </w:footnote>
  <w:footnote w:type="continuationSeparator" w:id="0">
    <w:p w14:paraId="7CAA0C9C" w14:textId="77777777" w:rsidR="004B1DD8" w:rsidRDefault="004B1DD8">
      <w:r>
        <w:continuationSeparator/>
      </w:r>
    </w:p>
  </w:footnote>
  <w:footnote w:id="1">
    <w:p w14:paraId="3F563A2E" w14:textId="77777777" w:rsidR="00EC59AD" w:rsidRDefault="00EC59AD" w:rsidP="00EC59AD">
      <w:pPr>
        <w:pStyle w:val="Sprotnaopomba-besedilo"/>
      </w:pPr>
      <w:r>
        <w:rPr>
          <w:rStyle w:val="Sprotnaopomba-sklic"/>
        </w:rPr>
        <w:footnoteRef/>
      </w:r>
      <w:r>
        <w:t xml:space="preserve"> Sodelovanje pomeni, da je kader izvajal storitve na projektu in le-te vpeljal v produkcijsko okolje</w:t>
      </w:r>
    </w:p>
    <w:p w14:paraId="7384F59B" w14:textId="241D6609" w:rsidR="00EC59AD" w:rsidRDefault="00EC59AD" w:rsidP="00EC59AD">
      <w:pPr>
        <w:pStyle w:val="Sprotnaopomba-besedilo"/>
      </w:pPr>
      <w:r>
        <w:t>naročnika.</w:t>
      </w:r>
    </w:p>
  </w:footnote>
  <w:footnote w:id="2">
    <w:p w14:paraId="2FC213CD" w14:textId="72EAE57B" w:rsidR="00EC59AD" w:rsidRDefault="00EC59A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4742EE">
        <w:t>Uspešno za predmetno javno naročilo pomeni v dogovorjenih rokih in v skladu s pogodbenimi obveznostmi.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D8631" w14:textId="77777777" w:rsidR="00D0161E" w:rsidRDefault="00D0161E"/>
  <w:p w14:paraId="5B098ED1" w14:textId="77777777" w:rsidR="00D0161E" w:rsidRDefault="00D0161E"/>
  <w:p w14:paraId="6648DF5A" w14:textId="77777777" w:rsidR="00D0161E" w:rsidRDefault="00D0161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8282" w14:textId="77777777" w:rsidR="00C03573" w:rsidRDefault="00457DBC" w:rsidP="00C03573">
    <w:pPr>
      <w:widowControl w:val="0"/>
      <w:tabs>
        <w:tab w:val="center" w:pos="4536"/>
        <w:tab w:val="right" w:pos="9072"/>
      </w:tabs>
      <w:jc w:val="right"/>
      <w:rPr>
        <w:rFonts w:asciiTheme="majorHAnsi" w:eastAsia="Calibri" w:hAnsiTheme="majorHAnsi"/>
        <w:b/>
        <w:bCs/>
        <w:noProof/>
        <w:color w:val="7F7F7F"/>
        <w:sz w:val="22"/>
        <w:szCs w:val="22"/>
        <w:lang w:eastAsia="en-US"/>
      </w:rPr>
    </w:pPr>
    <w:r w:rsidRPr="00CE617A">
      <w:rPr>
        <w:rFonts w:ascii="Calibri" w:eastAsia="Calibri" w:hAnsi="Calibri"/>
        <w:noProof/>
        <w:color w:val="7F7F7F"/>
      </w:rPr>
      <w:drawing>
        <wp:anchor distT="0" distB="0" distL="114300" distR="114300" simplePos="0" relativeHeight="251658240" behindDoc="0" locked="0" layoutInCell="1" allowOverlap="1" wp14:anchorId="3A6B7F72" wp14:editId="49050358">
          <wp:simplePos x="0" y="0"/>
          <wp:positionH relativeFrom="column">
            <wp:posOffset>1905</wp:posOffset>
          </wp:positionH>
          <wp:positionV relativeFrom="paragraph">
            <wp:posOffset>-271075</wp:posOffset>
          </wp:positionV>
          <wp:extent cx="1590675" cy="841375"/>
          <wp:effectExtent l="0" t="0" r="9525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39" r="5005" b="6173"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8413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B0A624" w14:textId="77777777" w:rsidR="00617CA2" w:rsidRDefault="00617CA2" w:rsidP="00C03573">
    <w:pPr>
      <w:widowControl w:val="0"/>
      <w:tabs>
        <w:tab w:val="center" w:pos="4536"/>
        <w:tab w:val="right" w:pos="9072"/>
      </w:tabs>
      <w:jc w:val="right"/>
      <w:rPr>
        <w:rFonts w:asciiTheme="majorHAnsi" w:eastAsia="Calibri" w:hAnsiTheme="majorHAnsi"/>
        <w:b/>
        <w:bCs/>
        <w:noProof/>
        <w:color w:val="7F7F7F" w:themeColor="text1" w:themeTint="80"/>
        <w:sz w:val="18"/>
        <w:szCs w:val="18"/>
        <w:lang w:eastAsia="en-US"/>
      </w:rPr>
    </w:pPr>
  </w:p>
  <w:p w14:paraId="08E2A918" w14:textId="77777777" w:rsidR="00C03573" w:rsidRPr="00C03573" w:rsidRDefault="00457DBC" w:rsidP="00C03573">
    <w:pPr>
      <w:widowControl w:val="0"/>
      <w:tabs>
        <w:tab w:val="center" w:pos="4536"/>
        <w:tab w:val="right" w:pos="9072"/>
      </w:tabs>
      <w:jc w:val="right"/>
      <w:rPr>
        <w:rFonts w:ascii="Calibri" w:eastAsia="Calibri" w:hAnsi="Calibri"/>
        <w:b/>
        <w:bCs/>
        <w:noProof/>
        <w:color w:val="7F7F7F"/>
        <w:sz w:val="22"/>
        <w:szCs w:val="22"/>
        <w:lang w:eastAsia="en-US"/>
      </w:rPr>
    </w:pP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Šubičeva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ulica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2,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1000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 xml:space="preserve">Ljubljana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br/>
      <w:t xml:space="preserve"> +386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z w:val="16"/>
        <w:szCs w:val="16"/>
        <w:lang w:eastAsia="en-US"/>
      </w:rPr>
      <w:t>1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244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10</w:t>
    </w:r>
    <w:r w:rsidRPr="00700D6A">
      <w:rPr>
        <w:rFonts w:ascii="Cambria" w:eastAsia="Cambria" w:hAnsi="Cambria"/>
        <w:color w:val="7F7F7F" w:themeColor="text1" w:themeTint="80"/>
        <w:spacing w:val="-2"/>
        <w:sz w:val="16"/>
        <w:szCs w:val="16"/>
        <w:lang w:eastAsia="en-US"/>
      </w:rPr>
      <w:t xml:space="preserve"> </w:t>
    </w:r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0</w:t>
    </w:r>
    <w:r w:rsidR="00B04309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>0</w:t>
    </w:r>
    <w:r w:rsidRPr="00700D6A">
      <w:rPr>
        <w:rFonts w:ascii="Cambria" w:eastAsia="Cambria" w:hAnsi="Cambria"/>
        <w:color w:val="7F7F7F" w:themeColor="text1" w:themeTint="80"/>
        <w:sz w:val="16"/>
        <w:szCs w:val="16"/>
        <w:lang w:eastAsia="en-US"/>
      </w:rPr>
      <w:t xml:space="preserve"> | </w:t>
    </w:r>
    <w:hyperlink r:id="rId2" w:history="1">
      <w:r w:rsidR="00700D6A" w:rsidRPr="00700D6A">
        <w:rPr>
          <w:rFonts w:ascii="Cambria" w:eastAsia="Cambria" w:hAnsi="Cambria"/>
          <w:color w:val="7F7F7F" w:themeColor="text1" w:themeTint="80"/>
          <w:spacing w:val="-1"/>
          <w:sz w:val="16"/>
          <w:szCs w:val="16"/>
          <w:u w:val="single"/>
          <w:lang w:eastAsia="en-US"/>
        </w:rPr>
        <w:t>vlozisce.ljdodv@gov.si</w:t>
      </w:r>
    </w:hyperlink>
    <w:r w:rsidRPr="00700D6A">
      <w:rPr>
        <w:rFonts w:ascii="Cambria" w:eastAsia="Cambria" w:hAnsi="Cambria"/>
        <w:color w:val="7F7F7F" w:themeColor="text1" w:themeTint="80"/>
        <w:spacing w:val="-1"/>
        <w:sz w:val="16"/>
        <w:szCs w:val="16"/>
        <w:lang w:eastAsia="en-US"/>
      </w:rPr>
      <w:t xml:space="preserve"> |</w:t>
    </w:r>
    <w:r w:rsidRPr="00700D6A">
      <w:rPr>
        <w:rFonts w:ascii="Cambria" w:eastAsia="Cambria" w:hAnsi="Cambria"/>
        <w:color w:val="7F7F7F" w:themeColor="text1" w:themeTint="80"/>
        <w:spacing w:val="20"/>
        <w:sz w:val="16"/>
        <w:szCs w:val="16"/>
        <w:lang w:eastAsia="en-US"/>
      </w:rPr>
      <w:t xml:space="preserve"> </w:t>
    </w:r>
    <w:hyperlink r:id="rId3" w:history="1">
      <w:r w:rsidRPr="00700D6A">
        <w:rPr>
          <w:rFonts w:ascii="Cambria" w:eastAsia="Cambria" w:hAnsi="Cambria"/>
          <w:color w:val="7F7F7F" w:themeColor="text1" w:themeTint="80"/>
          <w:spacing w:val="-1"/>
          <w:sz w:val="16"/>
          <w:szCs w:val="16"/>
          <w:u w:val="single"/>
          <w:lang w:eastAsia="en-US"/>
        </w:rPr>
        <w:t>www.dodv-rs.si</w:t>
      </w:r>
    </w:hyperlink>
    <w:r>
      <w:rPr>
        <w:rFonts w:asciiTheme="majorHAnsi" w:eastAsia="Calibri" w:hAnsiTheme="majorHAnsi"/>
        <w:b/>
        <w:bCs/>
        <w:noProof/>
        <w:color w:val="7F7F7F"/>
        <w:sz w:val="22"/>
        <w:szCs w:val="22"/>
        <w:lang w:eastAsia="en-US"/>
      </w:rPr>
      <w:br/>
    </w:r>
    <w:r w:rsidR="005E3FDF">
      <w:rPr>
        <w:rFonts w:ascii="Calibri" w:eastAsia="Calibri" w:hAnsi="Calibri"/>
      </w:rPr>
      <w:pict w14:anchorId="605E1305">
        <v:rect id="_x0000_i1025" style="width:470.3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8013F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5C273D"/>
    <w:multiLevelType w:val="hybridMultilevel"/>
    <w:tmpl w:val="17D6E2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6471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7E4635B"/>
    <w:multiLevelType w:val="hybridMultilevel"/>
    <w:tmpl w:val="B80C296A"/>
    <w:lvl w:ilvl="0" w:tplc="31A26F5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A0D78"/>
    <w:multiLevelType w:val="multilevel"/>
    <w:tmpl w:val="252E9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592ED7"/>
    <w:multiLevelType w:val="hybridMultilevel"/>
    <w:tmpl w:val="514063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F3B38"/>
    <w:multiLevelType w:val="hybridMultilevel"/>
    <w:tmpl w:val="F4A2B41A"/>
    <w:lvl w:ilvl="0" w:tplc="31A26F5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A7BC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7562F2"/>
    <w:multiLevelType w:val="hybridMultilevel"/>
    <w:tmpl w:val="786AEA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6203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AFD24F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D79541D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D9929CB"/>
    <w:multiLevelType w:val="hybridMultilevel"/>
    <w:tmpl w:val="82F09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A26F0E"/>
    <w:multiLevelType w:val="hybridMultilevel"/>
    <w:tmpl w:val="64DE2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F4FC0"/>
    <w:multiLevelType w:val="multilevel"/>
    <w:tmpl w:val="4AC839F4"/>
    <w:lvl w:ilvl="0">
      <w:start w:val="1"/>
      <w:numFmt w:val="decimal"/>
      <w:lvlText w:val="%1."/>
      <w:lvlJc w:val="left"/>
      <w:pPr>
        <w:ind w:left="1196" w:hanging="4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sl-SI" w:eastAsia="sl-SI" w:bidi="sl-SI"/>
      </w:rPr>
    </w:lvl>
    <w:lvl w:ilvl="1">
      <w:start w:val="1"/>
      <w:numFmt w:val="decimal"/>
      <w:lvlText w:val="%1.%2"/>
      <w:lvlJc w:val="left"/>
      <w:pPr>
        <w:ind w:left="1596" w:hanging="600"/>
      </w:pPr>
      <w:rPr>
        <w:rFonts w:ascii="Arial" w:eastAsia="Arial" w:hAnsi="Arial" w:cs="Arial" w:hint="default"/>
        <w:spacing w:val="-1"/>
        <w:w w:val="100"/>
        <w:sz w:val="20"/>
        <w:szCs w:val="20"/>
        <w:lang w:val="sl-SI" w:eastAsia="sl-SI" w:bidi="sl-SI"/>
      </w:rPr>
    </w:lvl>
    <w:lvl w:ilvl="2">
      <w:start w:val="1"/>
      <w:numFmt w:val="decimal"/>
      <w:lvlText w:val="%1.%2.%3"/>
      <w:lvlJc w:val="left"/>
      <w:pPr>
        <w:ind w:left="1996" w:hanging="800"/>
      </w:pPr>
      <w:rPr>
        <w:rFonts w:ascii="Arial" w:eastAsia="Arial" w:hAnsi="Arial" w:cs="Arial" w:hint="default"/>
        <w:i/>
        <w:spacing w:val="-1"/>
        <w:w w:val="100"/>
        <w:sz w:val="20"/>
        <w:szCs w:val="20"/>
        <w:lang w:val="sl-SI" w:eastAsia="sl-SI" w:bidi="sl-SI"/>
      </w:rPr>
    </w:lvl>
    <w:lvl w:ilvl="3">
      <w:start w:val="1"/>
      <w:numFmt w:val="decimal"/>
      <w:lvlText w:val="%1.%2.%3.%4"/>
      <w:lvlJc w:val="left"/>
      <w:pPr>
        <w:ind w:left="2416" w:hanging="820"/>
      </w:pPr>
      <w:rPr>
        <w:rFonts w:ascii="Arial" w:eastAsia="Arial" w:hAnsi="Arial" w:cs="Arial" w:hint="default"/>
        <w:b/>
        <w:bCs/>
        <w:spacing w:val="-14"/>
        <w:w w:val="100"/>
        <w:sz w:val="20"/>
        <w:szCs w:val="20"/>
        <w:lang w:val="sl-SI" w:eastAsia="sl-SI" w:bidi="sl-SI"/>
      </w:rPr>
    </w:lvl>
    <w:lvl w:ilvl="4">
      <w:numFmt w:val="bullet"/>
      <w:lvlText w:val="•"/>
      <w:lvlJc w:val="left"/>
      <w:pPr>
        <w:ind w:left="3500" w:hanging="820"/>
      </w:pPr>
      <w:rPr>
        <w:rFonts w:hint="default"/>
        <w:lang w:val="sl-SI" w:eastAsia="sl-SI" w:bidi="sl-SI"/>
      </w:rPr>
    </w:lvl>
    <w:lvl w:ilvl="5">
      <w:numFmt w:val="bullet"/>
      <w:lvlText w:val="•"/>
      <w:lvlJc w:val="left"/>
      <w:pPr>
        <w:ind w:left="4581" w:hanging="820"/>
      </w:pPr>
      <w:rPr>
        <w:rFonts w:hint="default"/>
        <w:lang w:val="sl-SI" w:eastAsia="sl-SI" w:bidi="sl-SI"/>
      </w:rPr>
    </w:lvl>
    <w:lvl w:ilvl="6">
      <w:numFmt w:val="bullet"/>
      <w:lvlText w:val="•"/>
      <w:lvlJc w:val="left"/>
      <w:pPr>
        <w:ind w:left="5662" w:hanging="820"/>
      </w:pPr>
      <w:rPr>
        <w:rFonts w:hint="default"/>
        <w:lang w:val="sl-SI" w:eastAsia="sl-SI" w:bidi="sl-SI"/>
      </w:rPr>
    </w:lvl>
    <w:lvl w:ilvl="7">
      <w:numFmt w:val="bullet"/>
      <w:lvlText w:val="•"/>
      <w:lvlJc w:val="left"/>
      <w:pPr>
        <w:ind w:left="6743" w:hanging="820"/>
      </w:pPr>
      <w:rPr>
        <w:rFonts w:hint="default"/>
        <w:lang w:val="sl-SI" w:eastAsia="sl-SI" w:bidi="sl-SI"/>
      </w:rPr>
    </w:lvl>
    <w:lvl w:ilvl="8">
      <w:numFmt w:val="bullet"/>
      <w:lvlText w:val="•"/>
      <w:lvlJc w:val="left"/>
      <w:pPr>
        <w:ind w:left="7824" w:hanging="820"/>
      </w:pPr>
      <w:rPr>
        <w:rFonts w:hint="default"/>
        <w:lang w:val="sl-SI" w:eastAsia="sl-SI" w:bidi="sl-SI"/>
      </w:rPr>
    </w:lvl>
  </w:abstractNum>
  <w:abstractNum w:abstractNumId="15" w15:restartNumberingAfterBreak="0">
    <w:nsid w:val="23E7100B"/>
    <w:multiLevelType w:val="hybridMultilevel"/>
    <w:tmpl w:val="6E60EE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557A6"/>
    <w:multiLevelType w:val="multilevel"/>
    <w:tmpl w:val="F816F6F6"/>
    <w:lvl w:ilvl="0">
      <w:start w:val="1"/>
      <w:numFmt w:val="decimal"/>
      <w:pStyle w:val="Prvinivo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Druginivo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retjinivo"/>
      <w:lvlText w:val="%1.%2.%3."/>
      <w:lvlJc w:val="left"/>
      <w:pPr>
        <w:ind w:left="1134" w:hanging="41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0846A3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A36679E"/>
    <w:multiLevelType w:val="hybridMultilevel"/>
    <w:tmpl w:val="D220CFB8"/>
    <w:lvl w:ilvl="0" w:tplc="31A26F5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41E23"/>
    <w:multiLevelType w:val="multilevel"/>
    <w:tmpl w:val="14126274"/>
    <w:lvl w:ilvl="0">
      <w:start w:val="1"/>
      <w:numFmt w:val="decimal"/>
      <w:lvlText w:val="%1."/>
      <w:lvlJc w:val="left"/>
      <w:pPr>
        <w:ind w:left="1153" w:hanging="35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sl-SI" w:eastAsia="sl-SI" w:bidi="sl-SI"/>
      </w:rPr>
    </w:lvl>
    <w:lvl w:ilvl="1">
      <w:start w:val="1"/>
      <w:numFmt w:val="decimal"/>
      <w:lvlText w:val="%1.%2"/>
      <w:lvlJc w:val="left"/>
      <w:pPr>
        <w:ind w:left="1222" w:hanging="426"/>
      </w:pPr>
      <w:rPr>
        <w:rFonts w:ascii="Arial" w:eastAsia="Arial" w:hAnsi="Arial" w:cs="Arial" w:hint="default"/>
        <w:b/>
        <w:bCs/>
        <w:spacing w:val="-19"/>
        <w:w w:val="100"/>
        <w:sz w:val="20"/>
        <w:szCs w:val="20"/>
        <w:lang w:val="sl-SI" w:eastAsia="sl-SI" w:bidi="sl-SI"/>
      </w:rPr>
    </w:lvl>
    <w:lvl w:ilvl="2">
      <w:numFmt w:val="bullet"/>
      <w:lvlText w:val="•"/>
      <w:lvlJc w:val="left"/>
      <w:pPr>
        <w:ind w:left="2194" w:hanging="426"/>
      </w:pPr>
      <w:rPr>
        <w:rFonts w:hint="default"/>
        <w:lang w:val="sl-SI" w:eastAsia="sl-SI" w:bidi="sl-SI"/>
      </w:rPr>
    </w:lvl>
    <w:lvl w:ilvl="3">
      <w:numFmt w:val="bullet"/>
      <w:lvlText w:val="•"/>
      <w:lvlJc w:val="left"/>
      <w:pPr>
        <w:ind w:left="3168" w:hanging="426"/>
      </w:pPr>
      <w:rPr>
        <w:rFonts w:hint="default"/>
        <w:lang w:val="sl-SI" w:eastAsia="sl-SI" w:bidi="sl-SI"/>
      </w:rPr>
    </w:lvl>
    <w:lvl w:ilvl="4">
      <w:numFmt w:val="bullet"/>
      <w:lvlText w:val="•"/>
      <w:lvlJc w:val="left"/>
      <w:pPr>
        <w:ind w:left="4142" w:hanging="426"/>
      </w:pPr>
      <w:rPr>
        <w:rFonts w:hint="default"/>
        <w:lang w:val="sl-SI" w:eastAsia="sl-SI" w:bidi="sl-SI"/>
      </w:rPr>
    </w:lvl>
    <w:lvl w:ilvl="5">
      <w:numFmt w:val="bullet"/>
      <w:lvlText w:val="•"/>
      <w:lvlJc w:val="left"/>
      <w:pPr>
        <w:ind w:left="5116" w:hanging="426"/>
      </w:pPr>
      <w:rPr>
        <w:rFonts w:hint="default"/>
        <w:lang w:val="sl-SI" w:eastAsia="sl-SI" w:bidi="sl-SI"/>
      </w:rPr>
    </w:lvl>
    <w:lvl w:ilvl="6">
      <w:numFmt w:val="bullet"/>
      <w:lvlText w:val="•"/>
      <w:lvlJc w:val="left"/>
      <w:pPr>
        <w:ind w:left="6090" w:hanging="426"/>
      </w:pPr>
      <w:rPr>
        <w:rFonts w:hint="default"/>
        <w:lang w:val="sl-SI" w:eastAsia="sl-SI" w:bidi="sl-SI"/>
      </w:rPr>
    </w:lvl>
    <w:lvl w:ilvl="7">
      <w:numFmt w:val="bullet"/>
      <w:lvlText w:val="•"/>
      <w:lvlJc w:val="left"/>
      <w:pPr>
        <w:ind w:left="7064" w:hanging="426"/>
      </w:pPr>
      <w:rPr>
        <w:rFonts w:hint="default"/>
        <w:lang w:val="sl-SI" w:eastAsia="sl-SI" w:bidi="sl-SI"/>
      </w:rPr>
    </w:lvl>
    <w:lvl w:ilvl="8">
      <w:numFmt w:val="bullet"/>
      <w:lvlText w:val="•"/>
      <w:lvlJc w:val="left"/>
      <w:pPr>
        <w:ind w:left="8038" w:hanging="426"/>
      </w:pPr>
      <w:rPr>
        <w:rFonts w:hint="default"/>
        <w:lang w:val="sl-SI" w:eastAsia="sl-SI" w:bidi="sl-SI"/>
      </w:rPr>
    </w:lvl>
  </w:abstractNum>
  <w:abstractNum w:abstractNumId="20" w15:restartNumberingAfterBreak="0">
    <w:nsid w:val="3ED4016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2F7DC4"/>
    <w:multiLevelType w:val="hybridMultilevel"/>
    <w:tmpl w:val="40125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7770C8"/>
    <w:multiLevelType w:val="hybridMultilevel"/>
    <w:tmpl w:val="D854A438"/>
    <w:lvl w:ilvl="0" w:tplc="B0F660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C50C18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84B26AF"/>
    <w:multiLevelType w:val="hybridMultilevel"/>
    <w:tmpl w:val="F76C94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B5AF3"/>
    <w:multiLevelType w:val="hybridMultilevel"/>
    <w:tmpl w:val="BBB8F8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AF66DA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F2F1293"/>
    <w:multiLevelType w:val="hybridMultilevel"/>
    <w:tmpl w:val="9E0CE2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A3118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D141697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D8B60A1"/>
    <w:multiLevelType w:val="hybridMultilevel"/>
    <w:tmpl w:val="4B7C60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53DB0"/>
    <w:multiLevelType w:val="hybridMultilevel"/>
    <w:tmpl w:val="9BBE6E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996DFE"/>
    <w:multiLevelType w:val="multilevel"/>
    <w:tmpl w:val="252E9F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56F3097"/>
    <w:multiLevelType w:val="hybridMultilevel"/>
    <w:tmpl w:val="0138258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1E6C0D"/>
    <w:multiLevelType w:val="hybridMultilevel"/>
    <w:tmpl w:val="31CA5A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3A7F33"/>
    <w:multiLevelType w:val="hybridMultilevel"/>
    <w:tmpl w:val="5C66464A"/>
    <w:lvl w:ilvl="0" w:tplc="5492D06C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70B5EF0"/>
    <w:multiLevelType w:val="hybridMultilevel"/>
    <w:tmpl w:val="DF741F86"/>
    <w:lvl w:ilvl="0" w:tplc="31A26F5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7C5E91"/>
    <w:multiLevelType w:val="hybridMultilevel"/>
    <w:tmpl w:val="77CC3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45E4F"/>
    <w:multiLevelType w:val="multilevel"/>
    <w:tmpl w:val="A7D4E0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41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F914B2A"/>
    <w:multiLevelType w:val="hybridMultilevel"/>
    <w:tmpl w:val="8CA8827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AAC5FBB"/>
    <w:multiLevelType w:val="hybridMultilevel"/>
    <w:tmpl w:val="B5C271B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422172"/>
    <w:multiLevelType w:val="hybridMultilevel"/>
    <w:tmpl w:val="88328AB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787791">
    <w:abstractNumId w:val="6"/>
  </w:num>
  <w:num w:numId="2" w16cid:durableId="40060139">
    <w:abstractNumId w:val="30"/>
  </w:num>
  <w:num w:numId="3" w16cid:durableId="97994018">
    <w:abstractNumId w:val="36"/>
  </w:num>
  <w:num w:numId="4" w16cid:durableId="1508446218">
    <w:abstractNumId w:val="3"/>
  </w:num>
  <w:num w:numId="5" w16cid:durableId="1131436035">
    <w:abstractNumId w:val="18"/>
  </w:num>
  <w:num w:numId="6" w16cid:durableId="1240749770">
    <w:abstractNumId w:val="37"/>
  </w:num>
  <w:num w:numId="7" w16cid:durableId="1487863906">
    <w:abstractNumId w:val="13"/>
  </w:num>
  <w:num w:numId="8" w16cid:durableId="1237210102">
    <w:abstractNumId w:val="21"/>
  </w:num>
  <w:num w:numId="9" w16cid:durableId="1095203080">
    <w:abstractNumId w:val="2"/>
  </w:num>
  <w:num w:numId="10" w16cid:durableId="1768231443">
    <w:abstractNumId w:val="14"/>
  </w:num>
  <w:num w:numId="11" w16cid:durableId="1657369205">
    <w:abstractNumId w:val="19"/>
  </w:num>
  <w:num w:numId="12" w16cid:durableId="2089841226">
    <w:abstractNumId w:val="29"/>
  </w:num>
  <w:num w:numId="13" w16cid:durableId="365375355">
    <w:abstractNumId w:val="17"/>
  </w:num>
  <w:num w:numId="14" w16cid:durableId="1433280534">
    <w:abstractNumId w:val="11"/>
  </w:num>
  <w:num w:numId="15" w16cid:durableId="917011664">
    <w:abstractNumId w:val="0"/>
  </w:num>
  <w:num w:numId="16" w16cid:durableId="1708723395">
    <w:abstractNumId w:val="26"/>
  </w:num>
  <w:num w:numId="17" w16cid:durableId="621496695">
    <w:abstractNumId w:val="10"/>
  </w:num>
  <w:num w:numId="18" w16cid:durableId="1231503894">
    <w:abstractNumId w:val="7"/>
  </w:num>
  <w:num w:numId="19" w16cid:durableId="870149224">
    <w:abstractNumId w:val="9"/>
  </w:num>
  <w:num w:numId="20" w16cid:durableId="1255869035">
    <w:abstractNumId w:val="28"/>
  </w:num>
  <w:num w:numId="21" w16cid:durableId="1031539877">
    <w:abstractNumId w:val="23"/>
  </w:num>
  <w:num w:numId="22" w16cid:durableId="2111316976">
    <w:abstractNumId w:val="33"/>
  </w:num>
  <w:num w:numId="23" w16cid:durableId="1797869599">
    <w:abstractNumId w:val="40"/>
  </w:num>
  <w:num w:numId="24" w16cid:durableId="120854071">
    <w:abstractNumId w:val="34"/>
  </w:num>
  <w:num w:numId="25" w16cid:durableId="1235050637">
    <w:abstractNumId w:val="25"/>
  </w:num>
  <w:num w:numId="26" w16cid:durableId="430468952">
    <w:abstractNumId w:val="27"/>
  </w:num>
  <w:num w:numId="27" w16cid:durableId="2129231446">
    <w:abstractNumId w:val="41"/>
  </w:num>
  <w:num w:numId="28" w16cid:durableId="1932884107">
    <w:abstractNumId w:val="20"/>
  </w:num>
  <w:num w:numId="29" w16cid:durableId="1119956304">
    <w:abstractNumId w:val="4"/>
  </w:num>
  <w:num w:numId="30" w16cid:durableId="1649095349">
    <w:abstractNumId w:val="1"/>
  </w:num>
  <w:num w:numId="31" w16cid:durableId="600452604">
    <w:abstractNumId w:val="32"/>
  </w:num>
  <w:num w:numId="32" w16cid:durableId="467820696">
    <w:abstractNumId w:val="38"/>
  </w:num>
  <w:num w:numId="33" w16cid:durableId="1649748384">
    <w:abstractNumId w:val="5"/>
  </w:num>
  <w:num w:numId="34" w16cid:durableId="1831286432">
    <w:abstractNumId w:val="31"/>
  </w:num>
  <w:num w:numId="35" w16cid:durableId="444545090">
    <w:abstractNumId w:val="39"/>
  </w:num>
  <w:num w:numId="36" w16cid:durableId="239366879">
    <w:abstractNumId w:val="16"/>
  </w:num>
  <w:num w:numId="37" w16cid:durableId="1867450870">
    <w:abstractNumId w:val="35"/>
  </w:num>
  <w:num w:numId="38" w16cid:durableId="1142235678">
    <w:abstractNumId w:val="8"/>
  </w:num>
  <w:num w:numId="39" w16cid:durableId="1573075389">
    <w:abstractNumId w:val="22"/>
  </w:num>
  <w:num w:numId="40" w16cid:durableId="1775829059">
    <w:abstractNumId w:val="12"/>
  </w:num>
  <w:num w:numId="41" w16cid:durableId="1449545019">
    <w:abstractNumId w:val="15"/>
  </w:num>
  <w:num w:numId="42" w16cid:durableId="1225944129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226"/>
    <w:rsid w:val="00002C51"/>
    <w:rsid w:val="00010FEB"/>
    <w:rsid w:val="0001131E"/>
    <w:rsid w:val="00013985"/>
    <w:rsid w:val="00015F4F"/>
    <w:rsid w:val="00023038"/>
    <w:rsid w:val="00023CA5"/>
    <w:rsid w:val="00023F73"/>
    <w:rsid w:val="0002446D"/>
    <w:rsid w:val="0003150B"/>
    <w:rsid w:val="00032E4B"/>
    <w:rsid w:val="00037113"/>
    <w:rsid w:val="000411BE"/>
    <w:rsid w:val="0004354A"/>
    <w:rsid w:val="00045451"/>
    <w:rsid w:val="00046B16"/>
    <w:rsid w:val="0005027A"/>
    <w:rsid w:val="00051C68"/>
    <w:rsid w:val="00056060"/>
    <w:rsid w:val="00061594"/>
    <w:rsid w:val="0006245E"/>
    <w:rsid w:val="00063970"/>
    <w:rsid w:val="00065B31"/>
    <w:rsid w:val="00070292"/>
    <w:rsid w:val="000703FF"/>
    <w:rsid w:val="000714CB"/>
    <w:rsid w:val="000728A4"/>
    <w:rsid w:val="000777AC"/>
    <w:rsid w:val="00084524"/>
    <w:rsid w:val="000864E6"/>
    <w:rsid w:val="00094543"/>
    <w:rsid w:val="00094E1E"/>
    <w:rsid w:val="000A0B00"/>
    <w:rsid w:val="000A69B4"/>
    <w:rsid w:val="000B0389"/>
    <w:rsid w:val="000B1500"/>
    <w:rsid w:val="000C197B"/>
    <w:rsid w:val="000C2949"/>
    <w:rsid w:val="000C5AE1"/>
    <w:rsid w:val="000D227D"/>
    <w:rsid w:val="000E0769"/>
    <w:rsid w:val="000E1906"/>
    <w:rsid w:val="000E4C91"/>
    <w:rsid w:val="000E64C4"/>
    <w:rsid w:val="000F27E8"/>
    <w:rsid w:val="000F3E51"/>
    <w:rsid w:val="00105A0D"/>
    <w:rsid w:val="0011019E"/>
    <w:rsid w:val="00116883"/>
    <w:rsid w:val="00125BC4"/>
    <w:rsid w:val="00126E12"/>
    <w:rsid w:val="001339EB"/>
    <w:rsid w:val="0013794D"/>
    <w:rsid w:val="00141E06"/>
    <w:rsid w:val="0015067C"/>
    <w:rsid w:val="00150B31"/>
    <w:rsid w:val="0015301E"/>
    <w:rsid w:val="00164B6B"/>
    <w:rsid w:val="00167924"/>
    <w:rsid w:val="0017484D"/>
    <w:rsid w:val="00174C9C"/>
    <w:rsid w:val="001764EA"/>
    <w:rsid w:val="00177670"/>
    <w:rsid w:val="0018414D"/>
    <w:rsid w:val="00186F3B"/>
    <w:rsid w:val="001872D0"/>
    <w:rsid w:val="001A404B"/>
    <w:rsid w:val="001A550A"/>
    <w:rsid w:val="001B03F7"/>
    <w:rsid w:val="001C3F46"/>
    <w:rsid w:val="001C567F"/>
    <w:rsid w:val="001D3F57"/>
    <w:rsid w:val="001D609A"/>
    <w:rsid w:val="001D6167"/>
    <w:rsid w:val="001D719F"/>
    <w:rsid w:val="001E06E3"/>
    <w:rsid w:val="001E06FC"/>
    <w:rsid w:val="001E104E"/>
    <w:rsid w:val="001E2921"/>
    <w:rsid w:val="001E6852"/>
    <w:rsid w:val="001F18F0"/>
    <w:rsid w:val="001F62FB"/>
    <w:rsid w:val="001F7BB3"/>
    <w:rsid w:val="00210503"/>
    <w:rsid w:val="00213FDD"/>
    <w:rsid w:val="00214A34"/>
    <w:rsid w:val="00224854"/>
    <w:rsid w:val="00231976"/>
    <w:rsid w:val="00231D5E"/>
    <w:rsid w:val="0023483D"/>
    <w:rsid w:val="00235686"/>
    <w:rsid w:val="00240DCE"/>
    <w:rsid w:val="0025643D"/>
    <w:rsid w:val="002568E7"/>
    <w:rsid w:val="00256AFB"/>
    <w:rsid w:val="00256D6F"/>
    <w:rsid w:val="00260761"/>
    <w:rsid w:val="002728B9"/>
    <w:rsid w:val="00277504"/>
    <w:rsid w:val="00277A47"/>
    <w:rsid w:val="002810BD"/>
    <w:rsid w:val="002827D0"/>
    <w:rsid w:val="00287371"/>
    <w:rsid w:val="0029005A"/>
    <w:rsid w:val="00291BFD"/>
    <w:rsid w:val="002922B7"/>
    <w:rsid w:val="002A11DC"/>
    <w:rsid w:val="002A26D1"/>
    <w:rsid w:val="002A2AFD"/>
    <w:rsid w:val="002B63F7"/>
    <w:rsid w:val="002C1C90"/>
    <w:rsid w:val="002C3467"/>
    <w:rsid w:val="002C73EE"/>
    <w:rsid w:val="002C7DC7"/>
    <w:rsid w:val="002D357D"/>
    <w:rsid w:val="002D411F"/>
    <w:rsid w:val="002D5C7B"/>
    <w:rsid w:val="002E561B"/>
    <w:rsid w:val="002E572B"/>
    <w:rsid w:val="002E58F3"/>
    <w:rsid w:val="002E7C00"/>
    <w:rsid w:val="002F09E0"/>
    <w:rsid w:val="002F1C67"/>
    <w:rsid w:val="002F2B7A"/>
    <w:rsid w:val="002F4E9D"/>
    <w:rsid w:val="003000B9"/>
    <w:rsid w:val="00301401"/>
    <w:rsid w:val="003075B4"/>
    <w:rsid w:val="00312326"/>
    <w:rsid w:val="003250BE"/>
    <w:rsid w:val="003258BB"/>
    <w:rsid w:val="00327C19"/>
    <w:rsid w:val="0033324C"/>
    <w:rsid w:val="00337953"/>
    <w:rsid w:val="0034165D"/>
    <w:rsid w:val="00353C8F"/>
    <w:rsid w:val="003553DA"/>
    <w:rsid w:val="00356174"/>
    <w:rsid w:val="00356750"/>
    <w:rsid w:val="00361DA4"/>
    <w:rsid w:val="00362AE0"/>
    <w:rsid w:val="00366850"/>
    <w:rsid w:val="00374ACC"/>
    <w:rsid w:val="00375B2A"/>
    <w:rsid w:val="00380E1A"/>
    <w:rsid w:val="0038643A"/>
    <w:rsid w:val="003869ED"/>
    <w:rsid w:val="0038750E"/>
    <w:rsid w:val="003876BA"/>
    <w:rsid w:val="0039275F"/>
    <w:rsid w:val="003928CF"/>
    <w:rsid w:val="003A2561"/>
    <w:rsid w:val="003A5646"/>
    <w:rsid w:val="003A573D"/>
    <w:rsid w:val="003A5D21"/>
    <w:rsid w:val="003B08FA"/>
    <w:rsid w:val="003B12D5"/>
    <w:rsid w:val="003B5BF6"/>
    <w:rsid w:val="003C57C1"/>
    <w:rsid w:val="003C7B24"/>
    <w:rsid w:val="003D79CF"/>
    <w:rsid w:val="003E0F57"/>
    <w:rsid w:val="003E4895"/>
    <w:rsid w:val="003E4954"/>
    <w:rsid w:val="003F22FE"/>
    <w:rsid w:val="0040181A"/>
    <w:rsid w:val="0040506C"/>
    <w:rsid w:val="00405147"/>
    <w:rsid w:val="00407514"/>
    <w:rsid w:val="0041339C"/>
    <w:rsid w:val="00423CA3"/>
    <w:rsid w:val="00425E09"/>
    <w:rsid w:val="00434C22"/>
    <w:rsid w:val="0044317F"/>
    <w:rsid w:val="004431E6"/>
    <w:rsid w:val="0044539E"/>
    <w:rsid w:val="00447CC3"/>
    <w:rsid w:val="004524E8"/>
    <w:rsid w:val="00452741"/>
    <w:rsid w:val="00455E96"/>
    <w:rsid w:val="00457B15"/>
    <w:rsid w:val="00457DBC"/>
    <w:rsid w:val="00461DE5"/>
    <w:rsid w:val="00462977"/>
    <w:rsid w:val="00463510"/>
    <w:rsid w:val="004674E3"/>
    <w:rsid w:val="004738F1"/>
    <w:rsid w:val="00475592"/>
    <w:rsid w:val="00487A4C"/>
    <w:rsid w:val="004906D2"/>
    <w:rsid w:val="0049413A"/>
    <w:rsid w:val="00495029"/>
    <w:rsid w:val="004955DE"/>
    <w:rsid w:val="00496B9D"/>
    <w:rsid w:val="00496C01"/>
    <w:rsid w:val="004A469A"/>
    <w:rsid w:val="004B1347"/>
    <w:rsid w:val="004B1DD8"/>
    <w:rsid w:val="004B21C1"/>
    <w:rsid w:val="004B6EFB"/>
    <w:rsid w:val="004C3571"/>
    <w:rsid w:val="004C3643"/>
    <w:rsid w:val="004C638E"/>
    <w:rsid w:val="004D4519"/>
    <w:rsid w:val="004D60EF"/>
    <w:rsid w:val="004E4AE3"/>
    <w:rsid w:val="004E7AEC"/>
    <w:rsid w:val="004F0DA7"/>
    <w:rsid w:val="004F6017"/>
    <w:rsid w:val="004F75C4"/>
    <w:rsid w:val="004F79F7"/>
    <w:rsid w:val="004F7C8F"/>
    <w:rsid w:val="005015BF"/>
    <w:rsid w:val="00501ED7"/>
    <w:rsid w:val="00503807"/>
    <w:rsid w:val="0050415A"/>
    <w:rsid w:val="00504280"/>
    <w:rsid w:val="005051BD"/>
    <w:rsid w:val="00507ECC"/>
    <w:rsid w:val="00510C93"/>
    <w:rsid w:val="00512C24"/>
    <w:rsid w:val="0051380F"/>
    <w:rsid w:val="00517538"/>
    <w:rsid w:val="0052177E"/>
    <w:rsid w:val="00522046"/>
    <w:rsid w:val="00522DAF"/>
    <w:rsid w:val="00523290"/>
    <w:rsid w:val="005239C7"/>
    <w:rsid w:val="005269A2"/>
    <w:rsid w:val="0053506E"/>
    <w:rsid w:val="00537C47"/>
    <w:rsid w:val="005415C1"/>
    <w:rsid w:val="00545984"/>
    <w:rsid w:val="00547133"/>
    <w:rsid w:val="00553B29"/>
    <w:rsid w:val="00560CF5"/>
    <w:rsid w:val="0056321E"/>
    <w:rsid w:val="00563304"/>
    <w:rsid w:val="00577036"/>
    <w:rsid w:val="00583AA1"/>
    <w:rsid w:val="00584C13"/>
    <w:rsid w:val="0058569A"/>
    <w:rsid w:val="00585C47"/>
    <w:rsid w:val="00592D22"/>
    <w:rsid w:val="0059398E"/>
    <w:rsid w:val="005958D1"/>
    <w:rsid w:val="00595E82"/>
    <w:rsid w:val="0059788B"/>
    <w:rsid w:val="00597E56"/>
    <w:rsid w:val="005A096B"/>
    <w:rsid w:val="005A1128"/>
    <w:rsid w:val="005A2346"/>
    <w:rsid w:val="005A3A29"/>
    <w:rsid w:val="005A4ADF"/>
    <w:rsid w:val="005A5354"/>
    <w:rsid w:val="005B0F3A"/>
    <w:rsid w:val="005B661F"/>
    <w:rsid w:val="005B73B0"/>
    <w:rsid w:val="005C4868"/>
    <w:rsid w:val="005C7CF3"/>
    <w:rsid w:val="005D059A"/>
    <w:rsid w:val="005D3E00"/>
    <w:rsid w:val="005D7629"/>
    <w:rsid w:val="005E3FDF"/>
    <w:rsid w:val="005E4ACA"/>
    <w:rsid w:val="005E7E41"/>
    <w:rsid w:val="005F20A9"/>
    <w:rsid w:val="005F2E59"/>
    <w:rsid w:val="005F7692"/>
    <w:rsid w:val="00602830"/>
    <w:rsid w:val="00602FC6"/>
    <w:rsid w:val="0060365E"/>
    <w:rsid w:val="00603A6F"/>
    <w:rsid w:val="00611E88"/>
    <w:rsid w:val="00617CA2"/>
    <w:rsid w:val="00622AF3"/>
    <w:rsid w:val="00622DAE"/>
    <w:rsid w:val="00622DF8"/>
    <w:rsid w:val="00624972"/>
    <w:rsid w:val="00634A71"/>
    <w:rsid w:val="0064166D"/>
    <w:rsid w:val="00643E61"/>
    <w:rsid w:val="00645734"/>
    <w:rsid w:val="00650A88"/>
    <w:rsid w:val="00651B22"/>
    <w:rsid w:val="00653517"/>
    <w:rsid w:val="00653B56"/>
    <w:rsid w:val="0065763B"/>
    <w:rsid w:val="006651BF"/>
    <w:rsid w:val="00676B6B"/>
    <w:rsid w:val="00676FF2"/>
    <w:rsid w:val="00680311"/>
    <w:rsid w:val="00680443"/>
    <w:rsid w:val="00680906"/>
    <w:rsid w:val="00684226"/>
    <w:rsid w:val="00685A6B"/>
    <w:rsid w:val="00686B1B"/>
    <w:rsid w:val="00695DDE"/>
    <w:rsid w:val="006A3D02"/>
    <w:rsid w:val="006C1A15"/>
    <w:rsid w:val="006C1B2A"/>
    <w:rsid w:val="006C1DC5"/>
    <w:rsid w:val="006C2ED8"/>
    <w:rsid w:val="006C7DCD"/>
    <w:rsid w:val="006D0F4C"/>
    <w:rsid w:val="006D26AD"/>
    <w:rsid w:val="006D26EF"/>
    <w:rsid w:val="006D6C04"/>
    <w:rsid w:val="006F2A64"/>
    <w:rsid w:val="006F413A"/>
    <w:rsid w:val="006F7EED"/>
    <w:rsid w:val="00700D6A"/>
    <w:rsid w:val="00701397"/>
    <w:rsid w:val="00702172"/>
    <w:rsid w:val="00702321"/>
    <w:rsid w:val="00702F17"/>
    <w:rsid w:val="007038FA"/>
    <w:rsid w:val="00713718"/>
    <w:rsid w:val="007149FD"/>
    <w:rsid w:val="00714B3A"/>
    <w:rsid w:val="00720350"/>
    <w:rsid w:val="00720DB6"/>
    <w:rsid w:val="00733C06"/>
    <w:rsid w:val="00735500"/>
    <w:rsid w:val="007370D4"/>
    <w:rsid w:val="00737413"/>
    <w:rsid w:val="0074071E"/>
    <w:rsid w:val="0074471C"/>
    <w:rsid w:val="00747FEC"/>
    <w:rsid w:val="007501E1"/>
    <w:rsid w:val="007515AE"/>
    <w:rsid w:val="00752E80"/>
    <w:rsid w:val="00757984"/>
    <w:rsid w:val="00760903"/>
    <w:rsid w:val="007640DA"/>
    <w:rsid w:val="00766EAC"/>
    <w:rsid w:val="00770FDC"/>
    <w:rsid w:val="00771680"/>
    <w:rsid w:val="00771D81"/>
    <w:rsid w:val="00777A01"/>
    <w:rsid w:val="0078085C"/>
    <w:rsid w:val="00785D2A"/>
    <w:rsid w:val="00792C64"/>
    <w:rsid w:val="007940A8"/>
    <w:rsid w:val="007A2CD1"/>
    <w:rsid w:val="007A7D8D"/>
    <w:rsid w:val="007B0404"/>
    <w:rsid w:val="007B22DB"/>
    <w:rsid w:val="007B627D"/>
    <w:rsid w:val="007B75E5"/>
    <w:rsid w:val="007C7C3F"/>
    <w:rsid w:val="007D1C56"/>
    <w:rsid w:val="007D7674"/>
    <w:rsid w:val="007E025C"/>
    <w:rsid w:val="007E3DC5"/>
    <w:rsid w:val="007E3FD6"/>
    <w:rsid w:val="007F0A4D"/>
    <w:rsid w:val="007F1F9D"/>
    <w:rsid w:val="007F32AD"/>
    <w:rsid w:val="007F5149"/>
    <w:rsid w:val="007F5897"/>
    <w:rsid w:val="007F597F"/>
    <w:rsid w:val="0080219F"/>
    <w:rsid w:val="0080234F"/>
    <w:rsid w:val="0080251E"/>
    <w:rsid w:val="0080373F"/>
    <w:rsid w:val="00805B75"/>
    <w:rsid w:val="00811963"/>
    <w:rsid w:val="00812F33"/>
    <w:rsid w:val="00814AF4"/>
    <w:rsid w:val="0081630B"/>
    <w:rsid w:val="0081678B"/>
    <w:rsid w:val="00821926"/>
    <w:rsid w:val="00821C73"/>
    <w:rsid w:val="00831D7C"/>
    <w:rsid w:val="00831F30"/>
    <w:rsid w:val="0084753B"/>
    <w:rsid w:val="0085407E"/>
    <w:rsid w:val="008662A7"/>
    <w:rsid w:val="008674AE"/>
    <w:rsid w:val="00867A30"/>
    <w:rsid w:val="00872DEB"/>
    <w:rsid w:val="00876592"/>
    <w:rsid w:val="00880517"/>
    <w:rsid w:val="00886067"/>
    <w:rsid w:val="008862EA"/>
    <w:rsid w:val="00894973"/>
    <w:rsid w:val="008A23F9"/>
    <w:rsid w:val="008A7419"/>
    <w:rsid w:val="008B1619"/>
    <w:rsid w:val="008C3197"/>
    <w:rsid w:val="008C6C0B"/>
    <w:rsid w:val="008D45F3"/>
    <w:rsid w:val="008E1828"/>
    <w:rsid w:val="008E74E8"/>
    <w:rsid w:val="008F0A44"/>
    <w:rsid w:val="008F5329"/>
    <w:rsid w:val="008F567B"/>
    <w:rsid w:val="008F6590"/>
    <w:rsid w:val="00900F86"/>
    <w:rsid w:val="009010A0"/>
    <w:rsid w:val="0091475D"/>
    <w:rsid w:val="00915230"/>
    <w:rsid w:val="00917B9C"/>
    <w:rsid w:val="00921FDE"/>
    <w:rsid w:val="0092798D"/>
    <w:rsid w:val="009305EE"/>
    <w:rsid w:val="009324F8"/>
    <w:rsid w:val="00932D24"/>
    <w:rsid w:val="00932ECB"/>
    <w:rsid w:val="00935FD6"/>
    <w:rsid w:val="00946E21"/>
    <w:rsid w:val="00953414"/>
    <w:rsid w:val="00956196"/>
    <w:rsid w:val="009617E6"/>
    <w:rsid w:val="00961E69"/>
    <w:rsid w:val="0096268E"/>
    <w:rsid w:val="009632AD"/>
    <w:rsid w:val="00965E3E"/>
    <w:rsid w:val="00972768"/>
    <w:rsid w:val="00976C35"/>
    <w:rsid w:val="00977005"/>
    <w:rsid w:val="0098090F"/>
    <w:rsid w:val="00982568"/>
    <w:rsid w:val="00996BC2"/>
    <w:rsid w:val="009A23FB"/>
    <w:rsid w:val="009A3818"/>
    <w:rsid w:val="009A3EAC"/>
    <w:rsid w:val="009B6244"/>
    <w:rsid w:val="009C1A1A"/>
    <w:rsid w:val="009D370E"/>
    <w:rsid w:val="009D3EE1"/>
    <w:rsid w:val="009E2480"/>
    <w:rsid w:val="009E26ED"/>
    <w:rsid w:val="009F16C4"/>
    <w:rsid w:val="00A049F4"/>
    <w:rsid w:val="00A12F1C"/>
    <w:rsid w:val="00A15F1E"/>
    <w:rsid w:val="00A16422"/>
    <w:rsid w:val="00A2240F"/>
    <w:rsid w:val="00A23394"/>
    <w:rsid w:val="00A252FC"/>
    <w:rsid w:val="00A27F58"/>
    <w:rsid w:val="00A336EC"/>
    <w:rsid w:val="00A56BA7"/>
    <w:rsid w:val="00A6631B"/>
    <w:rsid w:val="00A66FA7"/>
    <w:rsid w:val="00A67A98"/>
    <w:rsid w:val="00A701FE"/>
    <w:rsid w:val="00A702F6"/>
    <w:rsid w:val="00A70A0F"/>
    <w:rsid w:val="00A71571"/>
    <w:rsid w:val="00A726E8"/>
    <w:rsid w:val="00A75F2B"/>
    <w:rsid w:val="00A824C2"/>
    <w:rsid w:val="00A8334B"/>
    <w:rsid w:val="00A84A63"/>
    <w:rsid w:val="00A860B1"/>
    <w:rsid w:val="00A87A83"/>
    <w:rsid w:val="00A902DF"/>
    <w:rsid w:val="00A90F7E"/>
    <w:rsid w:val="00A9232F"/>
    <w:rsid w:val="00A929F8"/>
    <w:rsid w:val="00A934D1"/>
    <w:rsid w:val="00A936CF"/>
    <w:rsid w:val="00A94F26"/>
    <w:rsid w:val="00A9698B"/>
    <w:rsid w:val="00A97602"/>
    <w:rsid w:val="00AA2B5E"/>
    <w:rsid w:val="00AA3CAB"/>
    <w:rsid w:val="00AA74AA"/>
    <w:rsid w:val="00AA777D"/>
    <w:rsid w:val="00AC0FB2"/>
    <w:rsid w:val="00AC2F5B"/>
    <w:rsid w:val="00AC3B56"/>
    <w:rsid w:val="00AC4761"/>
    <w:rsid w:val="00AD7B91"/>
    <w:rsid w:val="00AF0066"/>
    <w:rsid w:val="00AF2508"/>
    <w:rsid w:val="00AF5199"/>
    <w:rsid w:val="00B040EA"/>
    <w:rsid w:val="00B04309"/>
    <w:rsid w:val="00B10E97"/>
    <w:rsid w:val="00B11822"/>
    <w:rsid w:val="00B12397"/>
    <w:rsid w:val="00B16253"/>
    <w:rsid w:val="00B16F7F"/>
    <w:rsid w:val="00B21B5E"/>
    <w:rsid w:val="00B22DA6"/>
    <w:rsid w:val="00B240D0"/>
    <w:rsid w:val="00B325C2"/>
    <w:rsid w:val="00B519B2"/>
    <w:rsid w:val="00B5247A"/>
    <w:rsid w:val="00B6042F"/>
    <w:rsid w:val="00B60EC1"/>
    <w:rsid w:val="00B64B15"/>
    <w:rsid w:val="00B64DC0"/>
    <w:rsid w:val="00B64F51"/>
    <w:rsid w:val="00B67E07"/>
    <w:rsid w:val="00B74481"/>
    <w:rsid w:val="00B758E9"/>
    <w:rsid w:val="00B764AD"/>
    <w:rsid w:val="00B77C83"/>
    <w:rsid w:val="00B80BBD"/>
    <w:rsid w:val="00B83551"/>
    <w:rsid w:val="00B90F1A"/>
    <w:rsid w:val="00B941D8"/>
    <w:rsid w:val="00B96880"/>
    <w:rsid w:val="00BA0607"/>
    <w:rsid w:val="00BA3C5B"/>
    <w:rsid w:val="00BA5CB5"/>
    <w:rsid w:val="00BA722E"/>
    <w:rsid w:val="00BB1C74"/>
    <w:rsid w:val="00BB35D2"/>
    <w:rsid w:val="00BC1CAD"/>
    <w:rsid w:val="00BC3928"/>
    <w:rsid w:val="00BC3D8B"/>
    <w:rsid w:val="00BC56AA"/>
    <w:rsid w:val="00BC7246"/>
    <w:rsid w:val="00BC74F8"/>
    <w:rsid w:val="00BD039F"/>
    <w:rsid w:val="00BD31D6"/>
    <w:rsid w:val="00BD3CAC"/>
    <w:rsid w:val="00BD5F79"/>
    <w:rsid w:val="00BE186E"/>
    <w:rsid w:val="00BE3DF9"/>
    <w:rsid w:val="00C00D0A"/>
    <w:rsid w:val="00C03573"/>
    <w:rsid w:val="00C150DC"/>
    <w:rsid w:val="00C156E3"/>
    <w:rsid w:val="00C17308"/>
    <w:rsid w:val="00C17A13"/>
    <w:rsid w:val="00C24D43"/>
    <w:rsid w:val="00C26EE7"/>
    <w:rsid w:val="00C31A3C"/>
    <w:rsid w:val="00C32EB5"/>
    <w:rsid w:val="00C3656D"/>
    <w:rsid w:val="00C410A0"/>
    <w:rsid w:val="00C4493E"/>
    <w:rsid w:val="00C4745D"/>
    <w:rsid w:val="00C50A92"/>
    <w:rsid w:val="00C520BF"/>
    <w:rsid w:val="00C54A48"/>
    <w:rsid w:val="00C557A3"/>
    <w:rsid w:val="00C56A6D"/>
    <w:rsid w:val="00C60E1A"/>
    <w:rsid w:val="00C61693"/>
    <w:rsid w:val="00C62669"/>
    <w:rsid w:val="00C6489A"/>
    <w:rsid w:val="00C66772"/>
    <w:rsid w:val="00C7048D"/>
    <w:rsid w:val="00C75A52"/>
    <w:rsid w:val="00C760B6"/>
    <w:rsid w:val="00C80FDE"/>
    <w:rsid w:val="00C87A13"/>
    <w:rsid w:val="00C92B63"/>
    <w:rsid w:val="00C9462B"/>
    <w:rsid w:val="00C94918"/>
    <w:rsid w:val="00C953D1"/>
    <w:rsid w:val="00C958F9"/>
    <w:rsid w:val="00C95A4C"/>
    <w:rsid w:val="00C95F8C"/>
    <w:rsid w:val="00CB36B5"/>
    <w:rsid w:val="00CB7084"/>
    <w:rsid w:val="00CC0A55"/>
    <w:rsid w:val="00CC2591"/>
    <w:rsid w:val="00CC4DC6"/>
    <w:rsid w:val="00CC5AD2"/>
    <w:rsid w:val="00CF1C7D"/>
    <w:rsid w:val="00CF475F"/>
    <w:rsid w:val="00CF4B79"/>
    <w:rsid w:val="00CF524B"/>
    <w:rsid w:val="00D0161E"/>
    <w:rsid w:val="00D03357"/>
    <w:rsid w:val="00D109F3"/>
    <w:rsid w:val="00D1299F"/>
    <w:rsid w:val="00D12F3B"/>
    <w:rsid w:val="00D138A5"/>
    <w:rsid w:val="00D246F1"/>
    <w:rsid w:val="00D30C1A"/>
    <w:rsid w:val="00D30E14"/>
    <w:rsid w:val="00D322E7"/>
    <w:rsid w:val="00D3381E"/>
    <w:rsid w:val="00D37F2A"/>
    <w:rsid w:val="00D40494"/>
    <w:rsid w:val="00D40572"/>
    <w:rsid w:val="00D47552"/>
    <w:rsid w:val="00D475D4"/>
    <w:rsid w:val="00D51355"/>
    <w:rsid w:val="00D51D38"/>
    <w:rsid w:val="00D51FD2"/>
    <w:rsid w:val="00D61EC1"/>
    <w:rsid w:val="00D64D9C"/>
    <w:rsid w:val="00D675D5"/>
    <w:rsid w:val="00D7010D"/>
    <w:rsid w:val="00D703CE"/>
    <w:rsid w:val="00D768FE"/>
    <w:rsid w:val="00D771AC"/>
    <w:rsid w:val="00D94560"/>
    <w:rsid w:val="00D950E6"/>
    <w:rsid w:val="00D95972"/>
    <w:rsid w:val="00D96B18"/>
    <w:rsid w:val="00D97EED"/>
    <w:rsid w:val="00DA5232"/>
    <w:rsid w:val="00DA7E54"/>
    <w:rsid w:val="00DB45B2"/>
    <w:rsid w:val="00DB495C"/>
    <w:rsid w:val="00DB4C94"/>
    <w:rsid w:val="00DC097D"/>
    <w:rsid w:val="00DC4A40"/>
    <w:rsid w:val="00DC58B7"/>
    <w:rsid w:val="00DC74BF"/>
    <w:rsid w:val="00DD054F"/>
    <w:rsid w:val="00DD6481"/>
    <w:rsid w:val="00DD79E4"/>
    <w:rsid w:val="00DD7AFC"/>
    <w:rsid w:val="00DE2263"/>
    <w:rsid w:val="00DE5F16"/>
    <w:rsid w:val="00E04082"/>
    <w:rsid w:val="00E05AD9"/>
    <w:rsid w:val="00E06DC9"/>
    <w:rsid w:val="00E072A2"/>
    <w:rsid w:val="00E15006"/>
    <w:rsid w:val="00E162ED"/>
    <w:rsid w:val="00E2121B"/>
    <w:rsid w:val="00E257BE"/>
    <w:rsid w:val="00E32925"/>
    <w:rsid w:val="00E3424B"/>
    <w:rsid w:val="00E40852"/>
    <w:rsid w:val="00E47755"/>
    <w:rsid w:val="00E47E57"/>
    <w:rsid w:val="00E5406C"/>
    <w:rsid w:val="00E60061"/>
    <w:rsid w:val="00E6287D"/>
    <w:rsid w:val="00E63F8E"/>
    <w:rsid w:val="00E72B99"/>
    <w:rsid w:val="00E80E8E"/>
    <w:rsid w:val="00E81467"/>
    <w:rsid w:val="00E84877"/>
    <w:rsid w:val="00E85866"/>
    <w:rsid w:val="00E86661"/>
    <w:rsid w:val="00E92345"/>
    <w:rsid w:val="00E92348"/>
    <w:rsid w:val="00E92DEA"/>
    <w:rsid w:val="00E961E5"/>
    <w:rsid w:val="00EA1F0D"/>
    <w:rsid w:val="00EA2634"/>
    <w:rsid w:val="00EA466B"/>
    <w:rsid w:val="00EB275D"/>
    <w:rsid w:val="00EB3DA3"/>
    <w:rsid w:val="00EC2275"/>
    <w:rsid w:val="00EC51E2"/>
    <w:rsid w:val="00EC59AD"/>
    <w:rsid w:val="00ED09E2"/>
    <w:rsid w:val="00ED2061"/>
    <w:rsid w:val="00ED357A"/>
    <w:rsid w:val="00ED3BE6"/>
    <w:rsid w:val="00ED7DFC"/>
    <w:rsid w:val="00EE0BFC"/>
    <w:rsid w:val="00EE2281"/>
    <w:rsid w:val="00EE760F"/>
    <w:rsid w:val="00F065AC"/>
    <w:rsid w:val="00F123C4"/>
    <w:rsid w:val="00F14171"/>
    <w:rsid w:val="00F26E75"/>
    <w:rsid w:val="00F34F76"/>
    <w:rsid w:val="00F4122B"/>
    <w:rsid w:val="00F4448F"/>
    <w:rsid w:val="00F5495A"/>
    <w:rsid w:val="00F566DC"/>
    <w:rsid w:val="00F66B7C"/>
    <w:rsid w:val="00F67822"/>
    <w:rsid w:val="00F67D8C"/>
    <w:rsid w:val="00F72E95"/>
    <w:rsid w:val="00F738FA"/>
    <w:rsid w:val="00F73F8C"/>
    <w:rsid w:val="00F74595"/>
    <w:rsid w:val="00F75F2A"/>
    <w:rsid w:val="00F77496"/>
    <w:rsid w:val="00F92734"/>
    <w:rsid w:val="00F96420"/>
    <w:rsid w:val="00FA04CD"/>
    <w:rsid w:val="00FA1B72"/>
    <w:rsid w:val="00FB526C"/>
    <w:rsid w:val="00FC4054"/>
    <w:rsid w:val="00FD1597"/>
    <w:rsid w:val="00FD22FE"/>
    <w:rsid w:val="00FD7D05"/>
    <w:rsid w:val="00FE0DFA"/>
    <w:rsid w:val="00FE1629"/>
    <w:rsid w:val="00FF2795"/>
    <w:rsid w:val="00FF3B7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CA0685"/>
  <w15:docId w15:val="{F0C67F2A-9244-4260-B8FD-B3D530D0A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F1F9D"/>
    <w:pPr>
      <w:spacing w:line="276" w:lineRule="auto"/>
      <w:jc w:val="both"/>
    </w:pPr>
    <w:rPr>
      <w:rFonts w:asciiTheme="minorHAnsi" w:hAnsiTheme="minorHAnsi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C4493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C449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C4493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sid w:val="00301401"/>
    <w:pPr>
      <w:ind w:right="28"/>
    </w:pPr>
    <w:rPr>
      <w:rFonts w:ascii="Arial" w:hAnsi="Arial"/>
      <w:szCs w:val="20"/>
      <w:lang w:val="en-GB"/>
    </w:rPr>
  </w:style>
  <w:style w:type="paragraph" w:styleId="Glava">
    <w:name w:val="header"/>
    <w:basedOn w:val="Navaden"/>
    <w:link w:val="GlavaZnak"/>
    <w:uiPriority w:val="99"/>
    <w:rsid w:val="000728A4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0728A4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728A4"/>
  </w:style>
  <w:style w:type="paragraph" w:styleId="Besedilooblaka">
    <w:name w:val="Balloon Text"/>
    <w:basedOn w:val="Navaden"/>
    <w:semiHidden/>
    <w:rsid w:val="00DC58B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uiPriority w:val="99"/>
    <w:rsid w:val="0053506E"/>
    <w:rPr>
      <w:color w:val="0000FF"/>
      <w:u w:val="single"/>
    </w:rPr>
  </w:style>
  <w:style w:type="character" w:styleId="Besedilooznabemesta">
    <w:name w:val="Placeholder Text"/>
    <w:basedOn w:val="Privzetapisavaodstavka"/>
    <w:uiPriority w:val="99"/>
    <w:semiHidden/>
    <w:rsid w:val="0091475D"/>
    <w:rPr>
      <w:color w:val="808080"/>
    </w:rPr>
  </w:style>
  <w:style w:type="character" w:customStyle="1" w:styleId="GlavaZnak">
    <w:name w:val="Glava Znak"/>
    <w:basedOn w:val="Privzetapisavaodstavka"/>
    <w:link w:val="Glava"/>
    <w:uiPriority w:val="99"/>
    <w:locked/>
    <w:rsid w:val="0091475D"/>
    <w:rPr>
      <w:sz w:val="24"/>
      <w:szCs w:val="24"/>
    </w:rPr>
  </w:style>
  <w:style w:type="table" w:styleId="Tabelamrea">
    <w:name w:val="Table Grid"/>
    <w:basedOn w:val="Navadnatabela"/>
    <w:uiPriority w:val="39"/>
    <w:rsid w:val="0091475D"/>
    <w:rPr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uiPriority w:val="34"/>
    <w:qFormat/>
    <w:rsid w:val="00972768"/>
    <w:pPr>
      <w:ind w:left="720"/>
      <w:contextualSpacing/>
    </w:pPr>
  </w:style>
  <w:style w:type="paragraph" w:styleId="Revizija">
    <w:name w:val="Revision"/>
    <w:hidden/>
    <w:uiPriority w:val="99"/>
    <w:semiHidden/>
    <w:rsid w:val="006D6C04"/>
    <w:rPr>
      <w:sz w:val="24"/>
      <w:szCs w:val="24"/>
    </w:rPr>
  </w:style>
  <w:style w:type="character" w:styleId="Pripombasklic">
    <w:name w:val="annotation reference"/>
    <w:basedOn w:val="Privzetapisavaodstavka"/>
    <w:semiHidden/>
    <w:unhideWhenUsed/>
    <w:rsid w:val="000777AC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0777A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777AC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777A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777AC"/>
    <w:rPr>
      <w:b/>
      <w:bCs/>
    </w:rPr>
  </w:style>
  <w:style w:type="paragraph" w:styleId="Napis">
    <w:name w:val="caption"/>
    <w:basedOn w:val="Navaden"/>
    <w:next w:val="Navaden"/>
    <w:unhideWhenUsed/>
    <w:qFormat/>
    <w:rsid w:val="002F2B7A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basedOn w:val="Privzetapisavaodstavka"/>
    <w:link w:val="Odstavekseznama"/>
    <w:uiPriority w:val="34"/>
    <w:rsid w:val="00240DCE"/>
    <w:rPr>
      <w:rFonts w:asciiTheme="minorHAnsi" w:hAnsiTheme="minorHAnsi"/>
      <w:sz w:val="24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E86661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3C5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3C5B"/>
    <w:rPr>
      <w:rFonts w:asciiTheme="minorHAnsi" w:hAnsiTheme="minorHAnsi"/>
    </w:rPr>
  </w:style>
  <w:style w:type="character" w:styleId="Sprotnaopomba-sklic">
    <w:name w:val="footnote reference"/>
    <w:basedOn w:val="Privzetapisavaodstavka"/>
    <w:uiPriority w:val="99"/>
    <w:semiHidden/>
    <w:unhideWhenUsed/>
    <w:qFormat/>
    <w:rsid w:val="00BA3C5B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C4493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TOC">
    <w:name w:val="TOC Heading"/>
    <w:basedOn w:val="Naslov1"/>
    <w:next w:val="Navaden"/>
    <w:uiPriority w:val="39"/>
    <w:unhideWhenUsed/>
    <w:qFormat/>
    <w:rsid w:val="00C4493E"/>
    <w:pPr>
      <w:spacing w:line="259" w:lineRule="auto"/>
      <w:outlineLvl w:val="9"/>
    </w:pPr>
  </w:style>
  <w:style w:type="paragraph" w:styleId="Kazalovsebine2">
    <w:name w:val="toc 2"/>
    <w:basedOn w:val="Navaden"/>
    <w:next w:val="Navaden"/>
    <w:autoRedefine/>
    <w:uiPriority w:val="39"/>
    <w:unhideWhenUsed/>
    <w:rsid w:val="00C4493E"/>
    <w:pPr>
      <w:spacing w:after="100" w:line="259" w:lineRule="auto"/>
      <w:ind w:left="220"/>
    </w:pPr>
    <w:rPr>
      <w:rFonts w:eastAsiaTheme="minorEastAsia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rsid w:val="00C4493E"/>
    <w:pPr>
      <w:spacing w:after="100" w:line="259" w:lineRule="auto"/>
    </w:pPr>
    <w:rPr>
      <w:rFonts w:eastAsiaTheme="minorEastAsia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unhideWhenUsed/>
    <w:rsid w:val="00C4493E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customStyle="1" w:styleId="Prvinivo">
    <w:name w:val="Prvi nivo"/>
    <w:basedOn w:val="Navaden"/>
    <w:link w:val="PrvinivoZnak"/>
    <w:qFormat/>
    <w:rsid w:val="00C4493E"/>
    <w:pPr>
      <w:widowControl w:val="0"/>
      <w:numPr>
        <w:numId w:val="36"/>
      </w:numPr>
      <w:tabs>
        <w:tab w:val="left" w:pos="1440"/>
      </w:tabs>
    </w:pPr>
    <w:rPr>
      <w:rFonts w:ascii="Calibri" w:eastAsia="Calibri" w:hAnsi="Calibri" w:cs="Calibri"/>
      <w:b/>
      <w:bCs/>
      <w:color w:val="000000"/>
      <w:lang w:eastAsia="en-US"/>
    </w:rPr>
  </w:style>
  <w:style w:type="character" w:customStyle="1" w:styleId="PrvinivoZnak">
    <w:name w:val="Prvi nivo Znak"/>
    <w:basedOn w:val="Privzetapisavaodstavka"/>
    <w:link w:val="Prvinivo"/>
    <w:rsid w:val="00C4493E"/>
    <w:rPr>
      <w:rFonts w:ascii="Calibri" w:eastAsia="Calibri" w:hAnsi="Calibri" w:cs="Calibri"/>
      <w:b/>
      <w:bCs/>
      <w:color w:val="000000"/>
      <w:sz w:val="24"/>
      <w:szCs w:val="24"/>
      <w:lang w:eastAsia="en-US"/>
    </w:rPr>
  </w:style>
  <w:style w:type="character" w:customStyle="1" w:styleId="Naslov2Znak">
    <w:name w:val="Naslov 2 Znak"/>
    <w:basedOn w:val="Privzetapisavaodstavka"/>
    <w:link w:val="Naslov2"/>
    <w:semiHidden/>
    <w:rsid w:val="00C449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semiHidden/>
    <w:rsid w:val="00C449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ruginivo">
    <w:name w:val="Drugi nivo"/>
    <w:basedOn w:val="Navaden"/>
    <w:link w:val="DruginivoZnak"/>
    <w:qFormat/>
    <w:rsid w:val="000411BE"/>
    <w:pPr>
      <w:widowControl w:val="0"/>
      <w:numPr>
        <w:ilvl w:val="1"/>
        <w:numId w:val="36"/>
      </w:numPr>
      <w:tabs>
        <w:tab w:val="left" w:pos="1440"/>
      </w:tabs>
    </w:pPr>
    <w:rPr>
      <w:rFonts w:ascii="Calibri" w:eastAsia="Calibri" w:hAnsi="Calibri" w:cs="Calibri"/>
      <w:bCs/>
      <w:color w:val="000000" w:themeColor="text1"/>
      <w:lang w:eastAsia="en-US"/>
    </w:rPr>
  </w:style>
  <w:style w:type="character" w:customStyle="1" w:styleId="DruginivoZnak">
    <w:name w:val="Drugi nivo Znak"/>
    <w:basedOn w:val="Privzetapisavaodstavka"/>
    <w:link w:val="Druginivo"/>
    <w:rsid w:val="000411BE"/>
    <w:rPr>
      <w:rFonts w:ascii="Calibri" w:eastAsia="Calibri" w:hAnsi="Calibri" w:cs="Calibri"/>
      <w:bCs/>
      <w:color w:val="000000" w:themeColor="text1"/>
      <w:sz w:val="24"/>
      <w:szCs w:val="24"/>
      <w:lang w:eastAsia="en-US"/>
    </w:rPr>
  </w:style>
  <w:style w:type="paragraph" w:customStyle="1" w:styleId="Tretjinivo">
    <w:name w:val="Tretji nivo"/>
    <w:basedOn w:val="Navaden"/>
    <w:link w:val="TretjinivoZnak"/>
    <w:qFormat/>
    <w:rsid w:val="00DE2263"/>
    <w:pPr>
      <w:widowControl w:val="0"/>
      <w:numPr>
        <w:ilvl w:val="2"/>
        <w:numId w:val="36"/>
      </w:numPr>
      <w:tabs>
        <w:tab w:val="left" w:pos="1440"/>
      </w:tabs>
    </w:pPr>
    <w:rPr>
      <w:rFonts w:ascii="Calibri" w:eastAsia="Calibri" w:hAnsi="Calibri" w:cs="Calibri"/>
    </w:rPr>
  </w:style>
  <w:style w:type="character" w:customStyle="1" w:styleId="TretjinivoZnak">
    <w:name w:val="Tretji nivo Znak"/>
    <w:basedOn w:val="Privzetapisavaodstavka"/>
    <w:link w:val="Tretjinivo"/>
    <w:rsid w:val="00DE2263"/>
    <w:rPr>
      <w:rFonts w:ascii="Calibri" w:eastAsia="Calibri" w:hAnsi="Calibri" w:cs="Calibri"/>
      <w:sz w:val="24"/>
      <w:szCs w:val="24"/>
    </w:rPr>
  </w:style>
  <w:style w:type="paragraph" w:styleId="Konnaopomba-besedilo">
    <w:name w:val="endnote text"/>
    <w:basedOn w:val="Navaden"/>
    <w:link w:val="Konnaopomba-besediloZnak"/>
    <w:semiHidden/>
    <w:unhideWhenUsed/>
    <w:rsid w:val="00D1299F"/>
    <w:pPr>
      <w:spacing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D1299F"/>
    <w:rPr>
      <w:rFonts w:asciiTheme="minorHAnsi" w:hAnsiTheme="minorHAnsi"/>
    </w:rPr>
  </w:style>
  <w:style w:type="character" w:styleId="Konnaopomba-sklic">
    <w:name w:val="endnote reference"/>
    <w:basedOn w:val="Privzetapisavaodstavka"/>
    <w:semiHidden/>
    <w:unhideWhenUsed/>
    <w:rsid w:val="00D129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odv-rs.si" TargetMode="External"/><Relationship Id="rId2" Type="http://schemas.openxmlformats.org/officeDocument/2006/relationships/hyperlink" Target="mailto:vlozisce.ljdodv@gov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_svn@SRC\Vpisniki\Predloge%20DP%2027092012\.DOPISI%20IN%20VLOGE%20SPLO&#352;NO%20ZA%20VSE%20ODDELKE%20Obrazci%20S\S01%20-%20Dopis%20-%20splo&#353;en%20obrazec,%20brez%20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224F884ADC8449860951C29B5F0BDF" ma:contentTypeVersion="3" ma:contentTypeDescription="Ustvari nov dokument." ma:contentTypeScope="" ma:versionID="a501b831c534bd1959a4dc29670432a4">
  <xsd:schema xmlns:xsd="http://www.w3.org/2001/XMLSchema" xmlns:xs="http://www.w3.org/2001/XMLSchema" xmlns:p="http://schemas.microsoft.com/office/2006/metadata/properties" xmlns:ns2="902a7d2d-3747-45cf-a29e-4c7cc099ddf6" xmlns:ns3="c6a5f4d5-36eb-4c57-8b54-05839aa0524d" targetNamespace="http://schemas.microsoft.com/office/2006/metadata/properties" ma:root="true" ma:fieldsID="54fa1d01b0783568f21a13c6b2c83739" ns2:_="" ns3:_="">
    <xsd:import namespace="902a7d2d-3747-45cf-a29e-4c7cc099ddf6"/>
    <xsd:import namespace="c6a5f4d5-36eb-4c57-8b54-05839aa0524d"/>
    <xsd:element name="properties">
      <xsd:complexType>
        <xsd:sequence>
          <xsd:element name="documentManagement">
            <xsd:complexType>
              <xsd:all>
                <xsd:element ref="ns2:Datum" minOccurs="0"/>
                <xsd:element ref="ns3:_dlc_DocId" minOccurs="0"/>
                <xsd:element ref="ns3:_dlc_DocIdUrl" minOccurs="0"/>
                <xsd:element ref="ns3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a7d2d-3747-45cf-a29e-4c7cc099ddf6" elementFormDefault="qualified">
    <xsd:import namespace="http://schemas.microsoft.com/office/2006/documentManagement/types"/>
    <xsd:import namespace="http://schemas.microsoft.com/office/infopath/2007/PartnerControls"/>
    <xsd:element name="Datum" ma:index="8" nillable="true" ma:displayName="Datum" ma:format="DateTime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5f4d5-36eb-4c57-8b54-05839aa0524d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10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6a5f4d5-36eb-4c57-8b54-05839aa0524d">72WMDPHYRSEN-2076758798-1178</_dlc_DocId>
    <_dlc_DocIdUrl xmlns="c6a5f4d5-36eb-4c57-8b54-05839aa0524d">
      <Url>https://intra.gov.si/sites/024-Vpisniki/_layouts/15/DocIdRedir.aspx?ID=72WMDPHYRSEN-2076758798-1178</Url>
      <Description>72WMDPHYRSEN-2076758798-1178</Description>
    </_dlc_DocIdUrl>
    <Datum xmlns="902a7d2d-3747-45cf-a29e-4c7cc099ddf6" xsi:nil="true"/>
  </documentManagement>
</p:properties>
</file>

<file path=customXml/itemProps1.xml><?xml version="1.0" encoding="utf-8"?>
<ds:datastoreItem xmlns:ds="http://schemas.openxmlformats.org/officeDocument/2006/customXml" ds:itemID="{5168CA49-F1B8-48DD-B623-661F6A982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2a7d2d-3747-45cf-a29e-4c7cc099ddf6"/>
    <ds:schemaRef ds:uri="c6a5f4d5-36eb-4c57-8b54-05839aa052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5CC43E-CD90-4CBE-9701-9DACF8F274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CA27E6-3E1F-47D8-B87C-AFD2002927C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8047BF8-9BB0-46C9-85E3-FC2C763ED4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740F340-F610-4163-9695-626593E950A5}">
  <ds:schemaRefs>
    <ds:schemaRef ds:uri="http://schemas.microsoft.com/office/2006/metadata/properties"/>
    <ds:schemaRef ds:uri="http://schemas.microsoft.com/office/infopath/2007/PartnerControls"/>
    <ds:schemaRef ds:uri="c6a5f4d5-36eb-4c57-8b54-05839aa0524d"/>
    <ds:schemaRef ds:uri="902a7d2d-3747-45cf-a29e-4c7cc099dd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S01 - Dopis - splošen obrazec, brez A</Template>
  <TotalTime>1057</TotalTime>
  <Pages>7</Pages>
  <Words>1605</Words>
  <Characters>15350</Characters>
  <Application>Microsoft Office Word</Application>
  <DocSecurity>0</DocSecurity>
  <Lines>127</Lines>
  <Paragraphs>33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REPUBLIKA SLOVENIJA</vt:lpstr>
      <vt:lpstr>REPUBLIKA SLOVENIJA</vt:lpstr>
    </vt:vector>
  </TitlesOfParts>
  <Company>Dp</Company>
  <LinksUpToDate>false</LinksUpToDate>
  <CharactersWithSpaces>16922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SLOVENIJA</dc:title>
  <dc:creator>Marjan Kaligaro</dc:creator>
  <cp:lastModifiedBy>Tanja Serdinšek</cp:lastModifiedBy>
  <cp:revision>121</cp:revision>
  <cp:lastPrinted>2025-08-28T11:43:00Z</cp:lastPrinted>
  <dcterms:created xsi:type="dcterms:W3CDTF">2025-07-24T15:44:00Z</dcterms:created>
  <dcterms:modified xsi:type="dcterms:W3CDTF">2025-11-25T09:22:00Z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0x01010011224F884ADC8449860951C29B5F0BDF</vt:lpwstr>
  </property>
  <property fmtid="{D5CDD505-2E9C-101B-9397-08002B2CF9AE}" pid="3" name="_dlc_DocIdItemGuid">
    <vt:lpwstr>532c46c7-5d42-4740-920b-d158405cb6fd</vt:lpwstr>
  </property>
</Properties>
</file>